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BC2" w:rsidRDefault="00EC2BC2"/>
    <w:tbl>
      <w:tblPr>
        <w:tblW w:w="15938" w:type="dxa"/>
        <w:jc w:val="center"/>
        <w:tblBorders>
          <w:top w:val="single" w:sz="4" w:space="0" w:color="808080" w:themeColor="background1" w:themeShade="80"/>
          <w:bottom w:val="single" w:sz="4" w:space="0" w:color="808080" w:themeColor="background1" w:themeShade="80"/>
          <w:insideH w:val="single" w:sz="4" w:space="0" w:color="808080" w:themeColor="background1" w:themeShade="8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8"/>
      </w:tblGrid>
      <w:tr w:rsidR="00307D71" w:rsidRPr="003E1223" w:rsidTr="00114122">
        <w:trPr>
          <w:trHeight w:hRule="exact" w:val="680"/>
          <w:jc w:val="center"/>
        </w:trPr>
        <w:tc>
          <w:tcPr>
            <w:tcW w:w="15938" w:type="dxa"/>
            <w:tcBorders>
              <w:top w:val="nil"/>
            </w:tcBorders>
            <w:shd w:val="clear" w:color="auto" w:fill="auto"/>
            <w:vAlign w:val="bottom"/>
          </w:tcPr>
          <w:p w:rsidR="00307D71" w:rsidRPr="003E1223" w:rsidRDefault="00307D71" w:rsidP="00114122">
            <w:pPr>
              <w:spacing w:after="60"/>
              <w:rPr>
                <w:color w:val="D63E32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January 2018</w:t>
            </w:r>
          </w:p>
        </w:tc>
      </w:tr>
      <w:tr w:rsidR="000F489F" w:rsidRPr="00EA1F95" w:rsidTr="00114122">
        <w:trPr>
          <w:trHeight w:val="2030"/>
          <w:jc w:val="center"/>
        </w:trPr>
        <w:tc>
          <w:tcPr>
            <w:tcW w:w="15938" w:type="dxa"/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49"/>
            </w:tblGrid>
            <w:tr w:rsidR="000F489F">
              <w:trPr>
                <w:trHeight w:val="536"/>
              </w:trPr>
              <w:tc>
                <w:tcPr>
                  <w:tcW w:w="3449" w:type="dxa"/>
                </w:tcPr>
                <w:p w:rsidR="000F489F" w:rsidRDefault="007F30D2" w:rsidP="000F489F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No PD w</w:t>
                  </w:r>
                  <w:r w:rsidR="000F489F">
                    <w:rPr>
                      <w:sz w:val="16"/>
                      <w:szCs w:val="16"/>
                    </w:rPr>
                    <w:t>orkshops during January 201</w:t>
                  </w:r>
                  <w:r w:rsidR="00730797">
                    <w:rPr>
                      <w:sz w:val="16"/>
                      <w:szCs w:val="16"/>
                    </w:rPr>
                    <w:t>8</w:t>
                  </w:r>
                  <w:bookmarkStart w:id="0" w:name="_GoBack"/>
                  <w:bookmarkEnd w:id="0"/>
                  <w:r w:rsidR="000F489F">
                    <w:rPr>
                      <w:sz w:val="16"/>
                      <w:szCs w:val="16"/>
                    </w:rPr>
                    <w:t xml:space="preserve">. </w:t>
                  </w:r>
                </w:p>
                <w:p w:rsidR="000F489F" w:rsidRDefault="000F489F" w:rsidP="000F489F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On-site workshops available at your school. </w:t>
                  </w:r>
                </w:p>
                <w:p w:rsidR="000F489F" w:rsidRDefault="000F489F" w:rsidP="000F489F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Contact MultiLit for </w:t>
                  </w:r>
                  <w:r w:rsidR="005C2492">
                    <w:rPr>
                      <w:sz w:val="16"/>
                      <w:szCs w:val="16"/>
                    </w:rPr>
                    <w:t xml:space="preserve">training </w:t>
                  </w:r>
                  <w:r w:rsidR="008616AC">
                    <w:rPr>
                      <w:sz w:val="16"/>
                      <w:szCs w:val="16"/>
                    </w:rPr>
                    <w:t>requirements</w:t>
                  </w:r>
                  <w:r>
                    <w:rPr>
                      <w:sz w:val="16"/>
                      <w:szCs w:val="16"/>
                    </w:rPr>
                    <w:t>:</w:t>
                  </w:r>
                </w:p>
                <w:p w:rsidR="000F489F" w:rsidRDefault="000F489F" w:rsidP="000F489F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  <w:p w:rsidR="000F489F" w:rsidRDefault="000F489F" w:rsidP="000F489F">
                  <w:pPr>
                    <w:pStyle w:val="Default"/>
                    <w:rPr>
                      <w:color w:val="0000FF"/>
                      <w:sz w:val="16"/>
                      <w:szCs w:val="16"/>
                    </w:rPr>
                  </w:pPr>
                  <w:r w:rsidRPr="000F489F">
                    <w:rPr>
                      <w:b/>
                      <w:iCs/>
                      <w:sz w:val="16"/>
                      <w:szCs w:val="16"/>
                    </w:rPr>
                    <w:t>Email:</w:t>
                  </w:r>
                  <w:r>
                    <w:rPr>
                      <w:i/>
                      <w:iCs/>
                      <w:sz w:val="16"/>
                      <w:szCs w:val="16"/>
                    </w:rPr>
                    <w:t xml:space="preserve"> </w:t>
                  </w:r>
                  <w:r>
                    <w:rPr>
                      <w:color w:val="0000FF"/>
                      <w:sz w:val="16"/>
                      <w:szCs w:val="16"/>
                    </w:rPr>
                    <w:t xml:space="preserve">multilit@multilit.com </w:t>
                  </w:r>
                </w:p>
                <w:p w:rsidR="000F489F" w:rsidRDefault="000F489F" w:rsidP="000F489F">
                  <w:pPr>
                    <w:pStyle w:val="Default"/>
                    <w:rPr>
                      <w:sz w:val="16"/>
                      <w:szCs w:val="16"/>
                    </w:rPr>
                  </w:pPr>
                  <w:r w:rsidRPr="000F489F">
                    <w:rPr>
                      <w:b/>
                      <w:iCs/>
                      <w:sz w:val="16"/>
                      <w:szCs w:val="16"/>
                    </w:rPr>
                    <w:t>Phone:</w:t>
                  </w:r>
                  <w:r>
                    <w:rPr>
                      <w:i/>
                      <w:iCs/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1300 559 919 </w:t>
                  </w:r>
                </w:p>
                <w:p w:rsidR="000F489F" w:rsidRDefault="000F489F" w:rsidP="000F489F">
                  <w:pPr>
                    <w:pStyle w:val="Default"/>
                    <w:rPr>
                      <w:color w:val="0000FF"/>
                      <w:sz w:val="16"/>
                      <w:szCs w:val="16"/>
                    </w:rPr>
                  </w:pPr>
                  <w:r w:rsidRPr="000F489F">
                    <w:rPr>
                      <w:b/>
                      <w:iCs/>
                      <w:sz w:val="16"/>
                      <w:szCs w:val="16"/>
                    </w:rPr>
                    <w:t>Website:</w:t>
                  </w:r>
                  <w:r>
                    <w:rPr>
                      <w:i/>
                      <w:iCs/>
                      <w:sz w:val="16"/>
                      <w:szCs w:val="16"/>
                    </w:rPr>
                    <w:t xml:space="preserve"> </w:t>
                  </w:r>
                  <w:r>
                    <w:rPr>
                      <w:color w:val="0000FF"/>
                      <w:sz w:val="16"/>
                      <w:szCs w:val="16"/>
                    </w:rPr>
                    <w:t xml:space="preserve">http://www.multilit.com/ </w:t>
                  </w:r>
                </w:p>
              </w:tc>
            </w:tr>
          </w:tbl>
          <w:p w:rsidR="000F489F" w:rsidRPr="00EA1F95" w:rsidRDefault="000F489F" w:rsidP="00D34EE9">
            <w:pPr>
              <w:rPr>
                <w:sz w:val="16"/>
                <w:szCs w:val="16"/>
              </w:rPr>
            </w:pPr>
          </w:p>
        </w:tc>
      </w:tr>
    </w:tbl>
    <w:p w:rsidR="00307D71" w:rsidRDefault="00307D71"/>
    <w:tbl>
      <w:tblPr>
        <w:tblW w:w="15938" w:type="dxa"/>
        <w:jc w:val="center"/>
        <w:tblBorders>
          <w:top w:val="single" w:sz="4" w:space="0" w:color="808080" w:themeColor="background1" w:themeShade="80"/>
          <w:bottom w:val="single" w:sz="4" w:space="0" w:color="808080" w:themeColor="background1" w:themeShade="80"/>
          <w:insideH w:val="single" w:sz="4" w:space="0" w:color="808080" w:themeColor="background1" w:themeShade="8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"/>
        <w:gridCol w:w="800"/>
        <w:gridCol w:w="971"/>
        <w:gridCol w:w="3713"/>
        <w:gridCol w:w="1999"/>
        <w:gridCol w:w="285"/>
        <w:gridCol w:w="343"/>
        <w:gridCol w:w="800"/>
        <w:gridCol w:w="971"/>
        <w:gridCol w:w="3713"/>
        <w:gridCol w:w="1999"/>
      </w:tblGrid>
      <w:tr w:rsidR="00307D71" w:rsidRPr="003E1223" w:rsidTr="00114122">
        <w:trPr>
          <w:trHeight w:hRule="exact" w:val="680"/>
          <w:jc w:val="center"/>
        </w:trPr>
        <w:tc>
          <w:tcPr>
            <w:tcW w:w="15938" w:type="dxa"/>
            <w:gridSpan w:val="11"/>
            <w:tcBorders>
              <w:top w:val="nil"/>
            </w:tcBorders>
            <w:shd w:val="clear" w:color="auto" w:fill="auto"/>
            <w:vAlign w:val="bottom"/>
          </w:tcPr>
          <w:p w:rsidR="00307D71" w:rsidRPr="003E1223" w:rsidRDefault="00307D71" w:rsidP="00114122">
            <w:pPr>
              <w:spacing w:after="60"/>
              <w:rPr>
                <w:color w:val="D63E32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February 2018</w:t>
            </w:r>
          </w:p>
        </w:tc>
      </w:tr>
      <w:tr w:rsidR="000464F3" w:rsidRPr="00EA1F95" w:rsidTr="00114122">
        <w:trPr>
          <w:trHeight w:hRule="exact" w:val="340"/>
          <w:jc w:val="center"/>
        </w:trPr>
        <w:tc>
          <w:tcPr>
            <w:tcW w:w="344" w:type="dxa"/>
            <w:shd w:val="clear" w:color="auto" w:fill="auto"/>
            <w:vAlign w:val="center"/>
          </w:tcPr>
          <w:p w:rsidR="000464F3" w:rsidRPr="00D34EE9" w:rsidRDefault="000464F3" w:rsidP="000464F3">
            <w:pPr>
              <w:spacing w:before="10"/>
              <w:jc w:val="center"/>
              <w:rPr>
                <w:color w:val="0077C8"/>
                <w:sz w:val="30"/>
                <w:szCs w:val="30"/>
              </w:rPr>
            </w:pPr>
            <w:r w:rsidRPr="00D34EE9">
              <w:rPr>
                <w:color w:val="0077C8"/>
                <w:sz w:val="30"/>
                <w:szCs w:val="30"/>
              </w:rPr>
              <w:sym w:font="Wingdings" w:char="F06C"/>
            </w:r>
          </w:p>
        </w:tc>
        <w:tc>
          <w:tcPr>
            <w:tcW w:w="800" w:type="dxa"/>
            <w:vAlign w:val="center"/>
          </w:tcPr>
          <w:p w:rsidR="000464F3" w:rsidRPr="00EA1F95" w:rsidRDefault="000464F3" w:rsidP="000464F3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Wed-Thu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64F3" w:rsidRPr="00EA1F95" w:rsidRDefault="000464F3" w:rsidP="000464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7-8 Feb</w:t>
            </w:r>
          </w:p>
        </w:tc>
        <w:tc>
          <w:tcPr>
            <w:tcW w:w="3713" w:type="dxa"/>
            <w:shd w:val="clear" w:color="auto" w:fill="auto"/>
            <w:vAlign w:val="center"/>
          </w:tcPr>
          <w:p w:rsidR="000464F3" w:rsidRPr="00EA1F95" w:rsidRDefault="000464F3" w:rsidP="000464F3">
            <w:pPr>
              <w:tabs>
                <w:tab w:val="right" w:pos="326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InitiaLit – Foundation    </w:t>
            </w:r>
            <w:r w:rsidRPr="00356405">
              <w:rPr>
                <w:b/>
                <w:color w:val="00B050"/>
                <w:sz w:val="16"/>
                <w:szCs w:val="16"/>
              </w:rPr>
              <w:t>*NEW*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WA: Perth</w:t>
            </w:r>
          </w:p>
        </w:tc>
        <w:tc>
          <w:tcPr>
            <w:tcW w:w="285" w:type="dxa"/>
            <w:tcBorders>
              <w:bottom w:val="nil"/>
            </w:tcBorders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</w:p>
        </w:tc>
        <w:tc>
          <w:tcPr>
            <w:tcW w:w="343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spacing w:before="10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800" w:type="dxa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113"/>
              <w:rPr>
                <w:sz w:val="16"/>
                <w:szCs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13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tabs>
                <w:tab w:val="right" w:pos="3344"/>
              </w:tabs>
              <w:spacing w:before="0"/>
              <w:ind w:left="0"/>
              <w:rPr>
                <w:sz w:val="16"/>
                <w:szCs w:val="16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</w:p>
        </w:tc>
      </w:tr>
      <w:tr w:rsidR="000464F3" w:rsidRPr="00EA1F95" w:rsidTr="00114122">
        <w:trPr>
          <w:trHeight w:hRule="exact" w:val="340"/>
          <w:jc w:val="center"/>
        </w:trPr>
        <w:tc>
          <w:tcPr>
            <w:tcW w:w="344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spacing w:before="10"/>
              <w:ind w:left="0"/>
              <w:jc w:val="center"/>
              <w:rPr>
                <w:sz w:val="30"/>
                <w:szCs w:val="30"/>
              </w:rPr>
            </w:pPr>
            <w:r w:rsidRPr="004C30DA">
              <w:rPr>
                <w:color w:val="FF6C2F"/>
                <w:sz w:val="30"/>
                <w:szCs w:val="30"/>
              </w:rPr>
              <w:sym w:font="Wingdings" w:char="F06C"/>
            </w:r>
          </w:p>
        </w:tc>
        <w:tc>
          <w:tcPr>
            <w:tcW w:w="800" w:type="dxa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Wed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Feb</w:t>
            </w:r>
          </w:p>
        </w:tc>
        <w:tc>
          <w:tcPr>
            <w:tcW w:w="3713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tabs>
                <w:tab w:val="right" w:pos="3344"/>
              </w:tabs>
              <w:spacing w:before="0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PreLit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WA: Perth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</w:p>
        </w:tc>
        <w:tc>
          <w:tcPr>
            <w:tcW w:w="343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spacing w:before="10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800" w:type="dxa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113"/>
              <w:rPr>
                <w:sz w:val="16"/>
                <w:szCs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13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tabs>
                <w:tab w:val="right" w:pos="3344"/>
              </w:tabs>
              <w:spacing w:before="0"/>
              <w:ind w:left="0"/>
              <w:rPr>
                <w:sz w:val="16"/>
                <w:szCs w:val="16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</w:p>
        </w:tc>
      </w:tr>
      <w:tr w:rsidR="000464F3" w:rsidRPr="00EA1F95" w:rsidTr="00114122">
        <w:trPr>
          <w:trHeight w:hRule="exact" w:val="340"/>
          <w:jc w:val="center"/>
        </w:trPr>
        <w:tc>
          <w:tcPr>
            <w:tcW w:w="344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spacing w:before="10"/>
              <w:ind w:left="0"/>
              <w:jc w:val="center"/>
              <w:rPr>
                <w:sz w:val="30"/>
                <w:szCs w:val="30"/>
              </w:rPr>
            </w:pPr>
            <w:r w:rsidRPr="00325148">
              <w:rPr>
                <w:color w:val="00B156"/>
                <w:sz w:val="30"/>
                <w:szCs w:val="30"/>
              </w:rPr>
              <w:sym w:font="Wingdings" w:char="F06C"/>
            </w:r>
          </w:p>
        </w:tc>
        <w:tc>
          <w:tcPr>
            <w:tcW w:w="800" w:type="dxa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Thu-Fri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22-23 Feb</w:t>
            </w:r>
          </w:p>
        </w:tc>
        <w:tc>
          <w:tcPr>
            <w:tcW w:w="3713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tabs>
                <w:tab w:val="right" w:pos="3344"/>
              </w:tabs>
              <w:spacing w:before="0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MiniLit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WA: Perth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</w:p>
        </w:tc>
        <w:tc>
          <w:tcPr>
            <w:tcW w:w="343" w:type="dxa"/>
            <w:shd w:val="clear" w:color="auto" w:fill="auto"/>
            <w:vAlign w:val="center"/>
          </w:tcPr>
          <w:p w:rsidR="000464F3" w:rsidRPr="00D34EE9" w:rsidRDefault="000464F3" w:rsidP="000464F3">
            <w:pPr>
              <w:spacing w:before="10"/>
              <w:jc w:val="center"/>
              <w:rPr>
                <w:color w:val="0077C8"/>
                <w:sz w:val="30"/>
                <w:szCs w:val="30"/>
              </w:rPr>
            </w:pPr>
          </w:p>
        </w:tc>
        <w:tc>
          <w:tcPr>
            <w:tcW w:w="800" w:type="dxa"/>
            <w:vAlign w:val="center"/>
          </w:tcPr>
          <w:p w:rsidR="000464F3" w:rsidRPr="00EA1F95" w:rsidRDefault="000464F3" w:rsidP="000464F3">
            <w:pPr>
              <w:ind w:left="113"/>
              <w:rPr>
                <w:sz w:val="16"/>
                <w:szCs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:rsidR="000464F3" w:rsidRPr="00EA1F95" w:rsidRDefault="000464F3" w:rsidP="000464F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13" w:type="dxa"/>
            <w:shd w:val="clear" w:color="auto" w:fill="auto"/>
            <w:vAlign w:val="center"/>
          </w:tcPr>
          <w:p w:rsidR="000464F3" w:rsidRPr="00EA1F95" w:rsidRDefault="000464F3" w:rsidP="000464F3">
            <w:pPr>
              <w:tabs>
                <w:tab w:val="right" w:pos="3267"/>
              </w:tabs>
              <w:rPr>
                <w:sz w:val="16"/>
                <w:szCs w:val="16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</w:p>
        </w:tc>
      </w:tr>
      <w:tr w:rsidR="000464F3" w:rsidRPr="00EA1F95" w:rsidTr="00114122">
        <w:trPr>
          <w:trHeight w:hRule="exact" w:val="340"/>
          <w:jc w:val="center"/>
        </w:trPr>
        <w:tc>
          <w:tcPr>
            <w:tcW w:w="344" w:type="dxa"/>
            <w:shd w:val="clear" w:color="auto" w:fill="auto"/>
            <w:vAlign w:val="center"/>
          </w:tcPr>
          <w:p w:rsidR="000464F3" w:rsidRPr="00081CC5" w:rsidRDefault="000464F3" w:rsidP="000464F3">
            <w:pPr>
              <w:pStyle w:val="TableParagraph"/>
              <w:spacing w:before="10"/>
              <w:ind w:left="0"/>
              <w:jc w:val="center"/>
              <w:rPr>
                <w:color w:val="910048"/>
                <w:sz w:val="30"/>
                <w:szCs w:val="30"/>
              </w:rPr>
            </w:pPr>
            <w:r w:rsidRPr="00081CC5">
              <w:rPr>
                <w:color w:val="910048"/>
                <w:sz w:val="30"/>
                <w:szCs w:val="30"/>
              </w:rPr>
              <w:sym w:font="Wingdings" w:char="F06C"/>
            </w:r>
          </w:p>
        </w:tc>
        <w:tc>
          <w:tcPr>
            <w:tcW w:w="800" w:type="dxa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Wed-Thu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64F3" w:rsidRPr="00423AA1" w:rsidRDefault="000464F3" w:rsidP="000464F3">
            <w:pPr>
              <w:pStyle w:val="TableParagraph"/>
              <w:spacing w:before="0"/>
              <w:ind w:left="0"/>
              <w:jc w:val="center"/>
              <w:rPr>
                <w:sz w:val="14"/>
                <w:szCs w:val="14"/>
              </w:rPr>
            </w:pPr>
            <w:r w:rsidRPr="00423AA1">
              <w:rPr>
                <w:sz w:val="14"/>
                <w:szCs w:val="14"/>
              </w:rPr>
              <w:t>28 Feb-1 Mar</w:t>
            </w:r>
          </w:p>
        </w:tc>
        <w:tc>
          <w:tcPr>
            <w:tcW w:w="3713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tabs>
                <w:tab w:val="right" w:pos="3344"/>
              </w:tabs>
              <w:spacing w:before="0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MacqLit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WA: Perth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</w:p>
        </w:tc>
        <w:tc>
          <w:tcPr>
            <w:tcW w:w="343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spacing w:before="10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800" w:type="dxa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113"/>
              <w:rPr>
                <w:sz w:val="16"/>
                <w:szCs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13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tabs>
                <w:tab w:val="right" w:pos="3344"/>
              </w:tabs>
              <w:spacing w:before="0"/>
              <w:ind w:left="0"/>
              <w:rPr>
                <w:sz w:val="16"/>
                <w:szCs w:val="16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</w:p>
        </w:tc>
      </w:tr>
    </w:tbl>
    <w:p w:rsidR="00307D71" w:rsidRDefault="00307D71"/>
    <w:tbl>
      <w:tblPr>
        <w:tblW w:w="15938" w:type="dxa"/>
        <w:jc w:val="center"/>
        <w:tblBorders>
          <w:top w:val="single" w:sz="4" w:space="0" w:color="808080" w:themeColor="background1" w:themeShade="80"/>
          <w:bottom w:val="single" w:sz="4" w:space="0" w:color="808080" w:themeColor="background1" w:themeShade="80"/>
          <w:insideH w:val="single" w:sz="4" w:space="0" w:color="808080" w:themeColor="background1" w:themeShade="8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"/>
        <w:gridCol w:w="800"/>
        <w:gridCol w:w="971"/>
        <w:gridCol w:w="3713"/>
        <w:gridCol w:w="1999"/>
        <w:gridCol w:w="285"/>
        <w:gridCol w:w="343"/>
        <w:gridCol w:w="800"/>
        <w:gridCol w:w="971"/>
        <w:gridCol w:w="3713"/>
        <w:gridCol w:w="1999"/>
      </w:tblGrid>
      <w:tr w:rsidR="00FC0FB4" w:rsidRPr="003E1223" w:rsidTr="00114122">
        <w:trPr>
          <w:trHeight w:hRule="exact" w:val="680"/>
          <w:jc w:val="center"/>
        </w:trPr>
        <w:tc>
          <w:tcPr>
            <w:tcW w:w="15938" w:type="dxa"/>
            <w:gridSpan w:val="11"/>
            <w:tcBorders>
              <w:top w:val="nil"/>
            </w:tcBorders>
            <w:shd w:val="clear" w:color="auto" w:fill="auto"/>
            <w:vAlign w:val="bottom"/>
          </w:tcPr>
          <w:p w:rsidR="00FC0FB4" w:rsidRPr="003E1223" w:rsidRDefault="00FC0FB4" w:rsidP="00114122">
            <w:pPr>
              <w:spacing w:after="60"/>
              <w:rPr>
                <w:color w:val="D63E32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March 2018</w:t>
            </w:r>
          </w:p>
        </w:tc>
      </w:tr>
      <w:tr w:rsidR="000464F3" w:rsidRPr="00EA1F95" w:rsidTr="00114122">
        <w:trPr>
          <w:trHeight w:hRule="exact" w:val="340"/>
          <w:jc w:val="center"/>
        </w:trPr>
        <w:tc>
          <w:tcPr>
            <w:tcW w:w="344" w:type="dxa"/>
            <w:shd w:val="clear" w:color="auto" w:fill="auto"/>
            <w:vAlign w:val="center"/>
          </w:tcPr>
          <w:p w:rsidR="000464F3" w:rsidRPr="00EA1F95" w:rsidRDefault="000464F3" w:rsidP="000464F3">
            <w:pPr>
              <w:spacing w:before="10"/>
              <w:jc w:val="center"/>
              <w:rPr>
                <w:sz w:val="30"/>
                <w:szCs w:val="30"/>
              </w:rPr>
            </w:pPr>
            <w:r w:rsidRPr="00ED3C82">
              <w:rPr>
                <w:color w:val="F43C31"/>
                <w:sz w:val="30"/>
                <w:szCs w:val="30"/>
              </w:rPr>
              <w:sym w:font="Wingdings" w:char="F06C"/>
            </w:r>
          </w:p>
        </w:tc>
        <w:tc>
          <w:tcPr>
            <w:tcW w:w="800" w:type="dxa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Fri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Mar</w:t>
            </w:r>
          </w:p>
        </w:tc>
        <w:tc>
          <w:tcPr>
            <w:tcW w:w="3713" w:type="dxa"/>
            <w:shd w:val="clear" w:color="auto" w:fill="auto"/>
            <w:vAlign w:val="center"/>
          </w:tcPr>
          <w:p w:rsidR="000464F3" w:rsidRPr="00EA1F95" w:rsidRDefault="000464F3" w:rsidP="000464F3">
            <w:pPr>
              <w:tabs>
                <w:tab w:val="right" w:pos="326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Reading Tutor Program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WA: Perth</w:t>
            </w:r>
          </w:p>
        </w:tc>
        <w:tc>
          <w:tcPr>
            <w:tcW w:w="285" w:type="dxa"/>
            <w:tcBorders>
              <w:bottom w:val="nil"/>
            </w:tcBorders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</w:p>
        </w:tc>
        <w:tc>
          <w:tcPr>
            <w:tcW w:w="343" w:type="dxa"/>
            <w:shd w:val="clear" w:color="auto" w:fill="auto"/>
            <w:vAlign w:val="center"/>
          </w:tcPr>
          <w:p w:rsidR="000464F3" w:rsidRPr="00EA1F95" w:rsidRDefault="000464F3" w:rsidP="000464F3">
            <w:pPr>
              <w:spacing w:before="10"/>
              <w:jc w:val="center"/>
              <w:rPr>
                <w:sz w:val="30"/>
                <w:szCs w:val="30"/>
              </w:rPr>
            </w:pPr>
          </w:p>
        </w:tc>
        <w:tc>
          <w:tcPr>
            <w:tcW w:w="800" w:type="dxa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113"/>
              <w:rPr>
                <w:sz w:val="16"/>
                <w:szCs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13" w:type="dxa"/>
            <w:shd w:val="clear" w:color="auto" w:fill="auto"/>
            <w:vAlign w:val="center"/>
          </w:tcPr>
          <w:p w:rsidR="000464F3" w:rsidRPr="00EA1F95" w:rsidRDefault="000464F3" w:rsidP="000464F3">
            <w:pPr>
              <w:tabs>
                <w:tab w:val="right" w:pos="3267"/>
              </w:tabs>
              <w:rPr>
                <w:sz w:val="16"/>
                <w:szCs w:val="16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</w:p>
        </w:tc>
      </w:tr>
      <w:tr w:rsidR="000464F3" w:rsidRPr="00EA1F95" w:rsidTr="00114122">
        <w:trPr>
          <w:trHeight w:hRule="exact" w:val="340"/>
          <w:jc w:val="center"/>
        </w:trPr>
        <w:tc>
          <w:tcPr>
            <w:tcW w:w="344" w:type="dxa"/>
            <w:shd w:val="clear" w:color="auto" w:fill="auto"/>
            <w:vAlign w:val="center"/>
          </w:tcPr>
          <w:p w:rsidR="000464F3" w:rsidRPr="00EA1F95" w:rsidRDefault="000464F3" w:rsidP="000464F3">
            <w:pPr>
              <w:spacing w:before="10"/>
              <w:jc w:val="center"/>
              <w:rPr>
                <w:sz w:val="30"/>
                <w:szCs w:val="30"/>
              </w:rPr>
            </w:pPr>
            <w:r w:rsidRPr="00F2120F">
              <w:rPr>
                <w:color w:val="C8102E"/>
                <w:sz w:val="30"/>
                <w:szCs w:val="30"/>
              </w:rPr>
              <w:sym w:font="Wingdings" w:char="F06C"/>
            </w:r>
          </w:p>
        </w:tc>
        <w:tc>
          <w:tcPr>
            <w:tcW w:w="800" w:type="dxa"/>
            <w:vAlign w:val="center"/>
          </w:tcPr>
          <w:p w:rsidR="000464F3" w:rsidRPr="00EA1F95" w:rsidRDefault="000464F3" w:rsidP="000464F3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Wed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64F3" w:rsidRPr="00EA1F95" w:rsidRDefault="000464F3" w:rsidP="000464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Mar</w:t>
            </w:r>
          </w:p>
        </w:tc>
        <w:tc>
          <w:tcPr>
            <w:tcW w:w="3713" w:type="dxa"/>
            <w:shd w:val="clear" w:color="auto" w:fill="auto"/>
            <w:vAlign w:val="center"/>
          </w:tcPr>
          <w:p w:rsidR="000464F3" w:rsidRPr="00EA1F95" w:rsidRDefault="000464F3" w:rsidP="000464F3">
            <w:pPr>
              <w:tabs>
                <w:tab w:val="right" w:pos="326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Word Attack Skills – Extension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WA: Perth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</w:p>
        </w:tc>
        <w:tc>
          <w:tcPr>
            <w:tcW w:w="343" w:type="dxa"/>
            <w:shd w:val="clear" w:color="auto" w:fill="auto"/>
            <w:vAlign w:val="center"/>
          </w:tcPr>
          <w:p w:rsidR="000464F3" w:rsidRPr="00081CC5" w:rsidRDefault="000464F3" w:rsidP="000464F3">
            <w:pPr>
              <w:pStyle w:val="TableParagraph"/>
              <w:spacing w:before="10"/>
              <w:ind w:left="0"/>
              <w:jc w:val="center"/>
              <w:rPr>
                <w:color w:val="910048"/>
                <w:sz w:val="30"/>
                <w:szCs w:val="30"/>
              </w:rPr>
            </w:pPr>
          </w:p>
        </w:tc>
        <w:tc>
          <w:tcPr>
            <w:tcW w:w="800" w:type="dxa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113"/>
              <w:rPr>
                <w:sz w:val="16"/>
                <w:szCs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13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tabs>
                <w:tab w:val="right" w:pos="3344"/>
              </w:tabs>
              <w:spacing w:before="0"/>
              <w:ind w:left="0"/>
              <w:rPr>
                <w:sz w:val="16"/>
                <w:szCs w:val="16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</w:p>
        </w:tc>
      </w:tr>
      <w:tr w:rsidR="000464F3" w:rsidRPr="00EA1F95" w:rsidTr="00114122">
        <w:trPr>
          <w:trHeight w:hRule="exact" w:val="340"/>
          <w:jc w:val="center"/>
        </w:trPr>
        <w:tc>
          <w:tcPr>
            <w:tcW w:w="344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spacing w:before="10"/>
              <w:ind w:left="0"/>
              <w:jc w:val="center"/>
              <w:rPr>
                <w:sz w:val="30"/>
                <w:szCs w:val="30"/>
              </w:rPr>
            </w:pPr>
            <w:r w:rsidRPr="006974FF">
              <w:rPr>
                <w:color w:val="9B26B6"/>
                <w:sz w:val="30"/>
                <w:szCs w:val="30"/>
              </w:rPr>
              <w:sym w:font="Wingdings" w:char="F06C"/>
            </w:r>
          </w:p>
        </w:tc>
        <w:tc>
          <w:tcPr>
            <w:tcW w:w="800" w:type="dxa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Thu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Mar</w:t>
            </w:r>
          </w:p>
        </w:tc>
        <w:tc>
          <w:tcPr>
            <w:tcW w:w="3713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tabs>
                <w:tab w:val="right" w:pos="3344"/>
              </w:tabs>
              <w:spacing w:before="0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Spell-It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WA: Perth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</w:p>
        </w:tc>
        <w:tc>
          <w:tcPr>
            <w:tcW w:w="343" w:type="dxa"/>
            <w:shd w:val="clear" w:color="auto" w:fill="auto"/>
            <w:vAlign w:val="center"/>
          </w:tcPr>
          <w:p w:rsidR="000464F3" w:rsidRPr="00EA1F95" w:rsidRDefault="000464F3" w:rsidP="000464F3">
            <w:pPr>
              <w:spacing w:before="10"/>
              <w:jc w:val="center"/>
              <w:rPr>
                <w:sz w:val="30"/>
                <w:szCs w:val="30"/>
              </w:rPr>
            </w:pPr>
          </w:p>
        </w:tc>
        <w:tc>
          <w:tcPr>
            <w:tcW w:w="800" w:type="dxa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113"/>
              <w:rPr>
                <w:sz w:val="16"/>
                <w:szCs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:rsidR="000464F3" w:rsidRPr="00EA1F95" w:rsidRDefault="000464F3" w:rsidP="000464F3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13" w:type="dxa"/>
            <w:shd w:val="clear" w:color="auto" w:fill="auto"/>
            <w:vAlign w:val="center"/>
          </w:tcPr>
          <w:p w:rsidR="000464F3" w:rsidRPr="00EA1F95" w:rsidRDefault="000464F3" w:rsidP="000464F3">
            <w:pPr>
              <w:tabs>
                <w:tab w:val="right" w:pos="3267"/>
              </w:tabs>
              <w:rPr>
                <w:sz w:val="16"/>
                <w:szCs w:val="16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0464F3" w:rsidRPr="00EA1F95" w:rsidRDefault="000464F3" w:rsidP="000464F3">
            <w:pPr>
              <w:rPr>
                <w:sz w:val="16"/>
                <w:szCs w:val="16"/>
              </w:rPr>
            </w:pPr>
          </w:p>
        </w:tc>
      </w:tr>
    </w:tbl>
    <w:p w:rsidR="00307D71" w:rsidRDefault="00307D71">
      <w:r>
        <w:br w:type="page"/>
      </w:r>
    </w:p>
    <w:tbl>
      <w:tblPr>
        <w:tblW w:w="15938" w:type="dxa"/>
        <w:jc w:val="center"/>
        <w:tblBorders>
          <w:top w:val="single" w:sz="4" w:space="0" w:color="808080" w:themeColor="background1" w:themeShade="80"/>
          <w:bottom w:val="single" w:sz="4" w:space="0" w:color="808080" w:themeColor="background1" w:themeShade="80"/>
          <w:insideH w:val="single" w:sz="4" w:space="0" w:color="808080" w:themeColor="background1" w:themeShade="8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"/>
        <w:gridCol w:w="800"/>
        <w:gridCol w:w="971"/>
        <w:gridCol w:w="3713"/>
        <w:gridCol w:w="1999"/>
        <w:gridCol w:w="285"/>
        <w:gridCol w:w="343"/>
        <w:gridCol w:w="800"/>
        <w:gridCol w:w="971"/>
        <w:gridCol w:w="3713"/>
        <w:gridCol w:w="1999"/>
      </w:tblGrid>
      <w:tr w:rsidR="00162AA8" w:rsidRPr="003E1223" w:rsidTr="00114122">
        <w:trPr>
          <w:trHeight w:hRule="exact" w:val="680"/>
          <w:jc w:val="center"/>
        </w:trPr>
        <w:tc>
          <w:tcPr>
            <w:tcW w:w="15938" w:type="dxa"/>
            <w:gridSpan w:val="11"/>
            <w:tcBorders>
              <w:top w:val="nil"/>
            </w:tcBorders>
            <w:shd w:val="clear" w:color="auto" w:fill="auto"/>
            <w:vAlign w:val="bottom"/>
          </w:tcPr>
          <w:p w:rsidR="00162AA8" w:rsidRPr="003E1223" w:rsidRDefault="00162AA8" w:rsidP="00114122">
            <w:pPr>
              <w:spacing w:after="60"/>
              <w:rPr>
                <w:color w:val="D63E32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lastRenderedPageBreak/>
              <w:t>April 2018</w:t>
            </w:r>
          </w:p>
        </w:tc>
      </w:tr>
      <w:tr w:rsidR="007F3194" w:rsidRPr="00EA1F95" w:rsidTr="00114122">
        <w:trPr>
          <w:trHeight w:hRule="exact" w:val="340"/>
          <w:jc w:val="center"/>
        </w:trPr>
        <w:tc>
          <w:tcPr>
            <w:tcW w:w="344" w:type="dxa"/>
            <w:shd w:val="clear" w:color="auto" w:fill="auto"/>
            <w:vAlign w:val="center"/>
          </w:tcPr>
          <w:p w:rsidR="007F3194" w:rsidRPr="00EA1F95" w:rsidRDefault="007F3194" w:rsidP="007F3194">
            <w:pPr>
              <w:pStyle w:val="TableParagraph"/>
              <w:spacing w:before="10"/>
              <w:ind w:left="0"/>
              <w:jc w:val="center"/>
              <w:rPr>
                <w:sz w:val="30"/>
                <w:szCs w:val="30"/>
              </w:rPr>
            </w:pPr>
            <w:r w:rsidRPr="004C30DA">
              <w:rPr>
                <w:color w:val="FF6C2F"/>
                <w:sz w:val="30"/>
                <w:szCs w:val="30"/>
              </w:rPr>
              <w:sym w:font="Wingdings" w:char="F06C"/>
            </w:r>
          </w:p>
        </w:tc>
        <w:tc>
          <w:tcPr>
            <w:tcW w:w="800" w:type="dxa"/>
            <w:vAlign w:val="center"/>
          </w:tcPr>
          <w:p w:rsidR="007F3194" w:rsidRPr="00EA1F95" w:rsidRDefault="007F3194" w:rsidP="007F3194">
            <w:pPr>
              <w:pStyle w:val="TableParagraph"/>
              <w:spacing w:before="0"/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Wed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7F3194" w:rsidRPr="00EA1F95" w:rsidRDefault="007F3194" w:rsidP="007F3194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Apr</w:t>
            </w:r>
          </w:p>
        </w:tc>
        <w:tc>
          <w:tcPr>
            <w:tcW w:w="3713" w:type="dxa"/>
            <w:shd w:val="clear" w:color="auto" w:fill="auto"/>
            <w:vAlign w:val="center"/>
          </w:tcPr>
          <w:p w:rsidR="007F3194" w:rsidRPr="00EA1F95" w:rsidRDefault="007F3194" w:rsidP="007F3194">
            <w:pPr>
              <w:pStyle w:val="TableParagraph"/>
              <w:tabs>
                <w:tab w:val="right" w:pos="3344"/>
              </w:tabs>
              <w:spacing w:before="0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PreLit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7F3194" w:rsidRPr="00EA1F95" w:rsidRDefault="007F3194" w:rsidP="007F31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WA: Perth</w:t>
            </w:r>
          </w:p>
        </w:tc>
        <w:tc>
          <w:tcPr>
            <w:tcW w:w="285" w:type="dxa"/>
            <w:tcBorders>
              <w:bottom w:val="nil"/>
            </w:tcBorders>
            <w:shd w:val="clear" w:color="auto" w:fill="auto"/>
            <w:vAlign w:val="center"/>
          </w:tcPr>
          <w:p w:rsidR="007F3194" w:rsidRPr="00EA1F95" w:rsidRDefault="007F3194" w:rsidP="007F3194">
            <w:pPr>
              <w:rPr>
                <w:sz w:val="16"/>
                <w:szCs w:val="16"/>
              </w:rPr>
            </w:pPr>
          </w:p>
        </w:tc>
        <w:tc>
          <w:tcPr>
            <w:tcW w:w="343" w:type="dxa"/>
            <w:shd w:val="clear" w:color="auto" w:fill="auto"/>
            <w:vAlign w:val="center"/>
          </w:tcPr>
          <w:p w:rsidR="007F3194" w:rsidRPr="00EA1F95" w:rsidRDefault="007F3194" w:rsidP="007F3194">
            <w:pPr>
              <w:pStyle w:val="TableParagraph"/>
              <w:spacing w:before="10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800" w:type="dxa"/>
            <w:vAlign w:val="center"/>
          </w:tcPr>
          <w:p w:rsidR="007F3194" w:rsidRPr="00EA1F95" w:rsidRDefault="007F3194" w:rsidP="007F3194">
            <w:pPr>
              <w:pStyle w:val="TableParagraph"/>
              <w:spacing w:before="0"/>
              <w:ind w:left="113"/>
              <w:rPr>
                <w:sz w:val="16"/>
                <w:szCs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:rsidR="007F3194" w:rsidRPr="00EA1F95" w:rsidRDefault="007F3194" w:rsidP="007F3194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13" w:type="dxa"/>
            <w:shd w:val="clear" w:color="auto" w:fill="auto"/>
            <w:vAlign w:val="center"/>
          </w:tcPr>
          <w:p w:rsidR="007F3194" w:rsidRPr="00EA1F95" w:rsidRDefault="007F3194" w:rsidP="007F3194">
            <w:pPr>
              <w:pStyle w:val="TableParagraph"/>
              <w:tabs>
                <w:tab w:val="right" w:pos="3344"/>
              </w:tabs>
              <w:spacing w:before="0"/>
              <w:ind w:left="0"/>
              <w:rPr>
                <w:sz w:val="16"/>
                <w:szCs w:val="16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7F3194" w:rsidRPr="00EA1F95" w:rsidRDefault="007F3194" w:rsidP="007F3194">
            <w:pPr>
              <w:rPr>
                <w:sz w:val="16"/>
                <w:szCs w:val="16"/>
              </w:rPr>
            </w:pPr>
          </w:p>
        </w:tc>
      </w:tr>
      <w:tr w:rsidR="003E348C" w:rsidRPr="00EA1F95" w:rsidTr="00114122">
        <w:trPr>
          <w:trHeight w:hRule="exact" w:val="340"/>
          <w:jc w:val="center"/>
        </w:trPr>
        <w:tc>
          <w:tcPr>
            <w:tcW w:w="344" w:type="dxa"/>
            <w:shd w:val="clear" w:color="auto" w:fill="auto"/>
            <w:vAlign w:val="center"/>
          </w:tcPr>
          <w:p w:rsidR="003E348C" w:rsidRPr="00EA1F95" w:rsidRDefault="003E348C" w:rsidP="003E348C">
            <w:pPr>
              <w:pStyle w:val="TableParagraph"/>
              <w:spacing w:before="10"/>
              <w:ind w:left="0"/>
              <w:jc w:val="center"/>
              <w:rPr>
                <w:sz w:val="30"/>
                <w:szCs w:val="30"/>
              </w:rPr>
            </w:pPr>
            <w:r w:rsidRPr="00DA53C6">
              <w:rPr>
                <w:color w:val="00A95C"/>
                <w:sz w:val="30"/>
                <w:szCs w:val="30"/>
              </w:rPr>
              <w:sym w:font="Wingdings" w:char="F06C"/>
            </w:r>
          </w:p>
        </w:tc>
        <w:tc>
          <w:tcPr>
            <w:tcW w:w="800" w:type="dxa"/>
            <w:vAlign w:val="center"/>
          </w:tcPr>
          <w:p w:rsidR="003E348C" w:rsidRPr="00EA1F95" w:rsidRDefault="003E348C" w:rsidP="003E348C">
            <w:pPr>
              <w:pStyle w:val="TableParagraph"/>
              <w:spacing w:before="0"/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Thu-Fri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E348C" w:rsidRPr="00EA1F95" w:rsidRDefault="003E348C" w:rsidP="003E348C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5-6 Apr</w:t>
            </w:r>
          </w:p>
        </w:tc>
        <w:tc>
          <w:tcPr>
            <w:tcW w:w="3713" w:type="dxa"/>
            <w:shd w:val="clear" w:color="auto" w:fill="auto"/>
            <w:vAlign w:val="center"/>
          </w:tcPr>
          <w:p w:rsidR="003E348C" w:rsidRPr="00EA1F95" w:rsidRDefault="003E348C" w:rsidP="003E348C">
            <w:pPr>
              <w:pStyle w:val="TableParagraph"/>
              <w:tabs>
                <w:tab w:val="right" w:pos="3344"/>
              </w:tabs>
              <w:spacing w:before="0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MiniLit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3E348C" w:rsidRPr="00EA1F95" w:rsidRDefault="003E348C" w:rsidP="003E34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WA: Perth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E348C" w:rsidRPr="00EA1F95" w:rsidRDefault="003E348C" w:rsidP="003E348C">
            <w:pPr>
              <w:rPr>
                <w:sz w:val="16"/>
                <w:szCs w:val="16"/>
              </w:rPr>
            </w:pPr>
          </w:p>
        </w:tc>
        <w:tc>
          <w:tcPr>
            <w:tcW w:w="343" w:type="dxa"/>
            <w:shd w:val="clear" w:color="auto" w:fill="auto"/>
            <w:vAlign w:val="center"/>
          </w:tcPr>
          <w:p w:rsidR="003E348C" w:rsidRPr="00EA1F95" w:rsidRDefault="003E348C" w:rsidP="003E348C">
            <w:pPr>
              <w:pStyle w:val="TableParagraph"/>
              <w:spacing w:before="10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800" w:type="dxa"/>
            <w:vAlign w:val="center"/>
          </w:tcPr>
          <w:p w:rsidR="003E348C" w:rsidRPr="00EA1F95" w:rsidRDefault="003E348C" w:rsidP="003E348C">
            <w:pPr>
              <w:pStyle w:val="TableParagraph"/>
              <w:spacing w:before="0"/>
              <w:ind w:left="113"/>
              <w:rPr>
                <w:sz w:val="16"/>
                <w:szCs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:rsidR="003E348C" w:rsidRPr="00EA1F95" w:rsidRDefault="003E348C" w:rsidP="003E348C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13" w:type="dxa"/>
            <w:shd w:val="clear" w:color="auto" w:fill="auto"/>
            <w:vAlign w:val="center"/>
          </w:tcPr>
          <w:p w:rsidR="003E348C" w:rsidRPr="00EA1F95" w:rsidRDefault="003E348C" w:rsidP="003E348C">
            <w:pPr>
              <w:pStyle w:val="TableParagraph"/>
              <w:tabs>
                <w:tab w:val="right" w:pos="3344"/>
              </w:tabs>
              <w:spacing w:before="0"/>
              <w:ind w:left="0"/>
              <w:rPr>
                <w:sz w:val="16"/>
                <w:szCs w:val="16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3E348C" w:rsidRPr="00EA1F95" w:rsidRDefault="003E348C" w:rsidP="003E348C">
            <w:pPr>
              <w:rPr>
                <w:sz w:val="16"/>
                <w:szCs w:val="16"/>
              </w:rPr>
            </w:pPr>
          </w:p>
        </w:tc>
      </w:tr>
    </w:tbl>
    <w:p w:rsidR="00307D71" w:rsidRDefault="00307D71"/>
    <w:tbl>
      <w:tblPr>
        <w:tblW w:w="15938" w:type="dxa"/>
        <w:jc w:val="center"/>
        <w:tblBorders>
          <w:top w:val="single" w:sz="4" w:space="0" w:color="808080" w:themeColor="background1" w:themeShade="80"/>
          <w:bottom w:val="single" w:sz="4" w:space="0" w:color="808080" w:themeColor="background1" w:themeShade="80"/>
          <w:insideH w:val="single" w:sz="4" w:space="0" w:color="808080" w:themeColor="background1" w:themeShade="8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"/>
        <w:gridCol w:w="800"/>
        <w:gridCol w:w="971"/>
        <w:gridCol w:w="3713"/>
        <w:gridCol w:w="1999"/>
        <w:gridCol w:w="285"/>
        <w:gridCol w:w="343"/>
        <w:gridCol w:w="800"/>
        <w:gridCol w:w="971"/>
        <w:gridCol w:w="3713"/>
        <w:gridCol w:w="1999"/>
      </w:tblGrid>
      <w:tr w:rsidR="00420C17" w:rsidRPr="003E1223" w:rsidTr="00114122">
        <w:trPr>
          <w:trHeight w:hRule="exact" w:val="680"/>
          <w:jc w:val="center"/>
        </w:trPr>
        <w:tc>
          <w:tcPr>
            <w:tcW w:w="15938" w:type="dxa"/>
            <w:gridSpan w:val="11"/>
            <w:tcBorders>
              <w:top w:val="nil"/>
            </w:tcBorders>
            <w:shd w:val="clear" w:color="auto" w:fill="auto"/>
            <w:vAlign w:val="bottom"/>
          </w:tcPr>
          <w:p w:rsidR="00420C17" w:rsidRPr="003E1223" w:rsidRDefault="00420C17" w:rsidP="00114122">
            <w:pPr>
              <w:spacing w:after="60"/>
              <w:rPr>
                <w:color w:val="D63E32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May 2018</w:t>
            </w:r>
          </w:p>
        </w:tc>
      </w:tr>
      <w:tr w:rsidR="00D52C9A" w:rsidRPr="00EA1F95" w:rsidTr="00114122">
        <w:trPr>
          <w:trHeight w:hRule="exact" w:val="340"/>
          <w:jc w:val="center"/>
        </w:trPr>
        <w:tc>
          <w:tcPr>
            <w:tcW w:w="344" w:type="dxa"/>
            <w:shd w:val="clear" w:color="auto" w:fill="auto"/>
            <w:vAlign w:val="center"/>
          </w:tcPr>
          <w:p w:rsidR="00D52C9A" w:rsidRPr="00081CC5" w:rsidRDefault="00D52C9A" w:rsidP="00D52C9A">
            <w:pPr>
              <w:pStyle w:val="TableParagraph"/>
              <w:spacing w:before="10"/>
              <w:ind w:left="0"/>
              <w:jc w:val="center"/>
              <w:rPr>
                <w:color w:val="910048"/>
                <w:sz w:val="30"/>
                <w:szCs w:val="30"/>
              </w:rPr>
            </w:pPr>
            <w:r w:rsidRPr="00081CC5">
              <w:rPr>
                <w:color w:val="910048"/>
                <w:sz w:val="30"/>
                <w:szCs w:val="30"/>
              </w:rPr>
              <w:sym w:font="Wingdings" w:char="F06C"/>
            </w:r>
          </w:p>
        </w:tc>
        <w:tc>
          <w:tcPr>
            <w:tcW w:w="800" w:type="dxa"/>
            <w:vAlign w:val="center"/>
          </w:tcPr>
          <w:p w:rsidR="00D52C9A" w:rsidRPr="00EA1F95" w:rsidRDefault="00D52C9A" w:rsidP="00D52C9A">
            <w:pPr>
              <w:pStyle w:val="TableParagraph"/>
              <w:spacing w:before="0"/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Wed-Thu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52C9A" w:rsidRPr="00EA1F95" w:rsidRDefault="00D52C9A" w:rsidP="00D52C9A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9-10 May</w:t>
            </w:r>
          </w:p>
        </w:tc>
        <w:tc>
          <w:tcPr>
            <w:tcW w:w="3713" w:type="dxa"/>
            <w:shd w:val="clear" w:color="auto" w:fill="auto"/>
            <w:vAlign w:val="center"/>
          </w:tcPr>
          <w:p w:rsidR="00D52C9A" w:rsidRPr="00EA1F95" w:rsidRDefault="00D52C9A" w:rsidP="00D52C9A">
            <w:pPr>
              <w:pStyle w:val="TableParagraph"/>
              <w:tabs>
                <w:tab w:val="right" w:pos="3344"/>
              </w:tabs>
              <w:spacing w:before="0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MacqLit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D52C9A" w:rsidRPr="00EA1F95" w:rsidRDefault="00D52C9A" w:rsidP="00D52C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WA: Perth</w:t>
            </w:r>
          </w:p>
        </w:tc>
        <w:tc>
          <w:tcPr>
            <w:tcW w:w="285" w:type="dxa"/>
            <w:tcBorders>
              <w:bottom w:val="nil"/>
            </w:tcBorders>
            <w:shd w:val="clear" w:color="auto" w:fill="auto"/>
            <w:vAlign w:val="center"/>
          </w:tcPr>
          <w:p w:rsidR="00D52C9A" w:rsidRPr="00EA1F95" w:rsidRDefault="00D52C9A" w:rsidP="00D52C9A">
            <w:pPr>
              <w:rPr>
                <w:sz w:val="16"/>
                <w:szCs w:val="16"/>
              </w:rPr>
            </w:pPr>
          </w:p>
        </w:tc>
        <w:tc>
          <w:tcPr>
            <w:tcW w:w="343" w:type="dxa"/>
            <w:shd w:val="clear" w:color="auto" w:fill="auto"/>
            <w:vAlign w:val="center"/>
          </w:tcPr>
          <w:p w:rsidR="00D52C9A" w:rsidRPr="0008682F" w:rsidRDefault="00D52C9A" w:rsidP="00D52C9A">
            <w:pPr>
              <w:pStyle w:val="TableParagraph"/>
              <w:spacing w:before="10"/>
              <w:ind w:left="0"/>
              <w:jc w:val="center"/>
              <w:rPr>
                <w:color w:val="00A95C"/>
                <w:sz w:val="30"/>
                <w:szCs w:val="30"/>
              </w:rPr>
            </w:pPr>
          </w:p>
        </w:tc>
        <w:tc>
          <w:tcPr>
            <w:tcW w:w="800" w:type="dxa"/>
            <w:vAlign w:val="center"/>
          </w:tcPr>
          <w:p w:rsidR="00D52C9A" w:rsidRPr="00EA1F95" w:rsidRDefault="00D52C9A" w:rsidP="00D52C9A">
            <w:pPr>
              <w:pStyle w:val="TableParagraph"/>
              <w:spacing w:before="0"/>
              <w:ind w:left="113"/>
              <w:rPr>
                <w:sz w:val="16"/>
                <w:szCs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:rsidR="00D52C9A" w:rsidRPr="00EA1F95" w:rsidRDefault="00D52C9A" w:rsidP="00D52C9A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13" w:type="dxa"/>
            <w:shd w:val="clear" w:color="auto" w:fill="auto"/>
            <w:vAlign w:val="center"/>
          </w:tcPr>
          <w:p w:rsidR="00D52C9A" w:rsidRPr="00EA1F95" w:rsidRDefault="00D52C9A" w:rsidP="00D52C9A">
            <w:pPr>
              <w:pStyle w:val="TableParagraph"/>
              <w:tabs>
                <w:tab w:val="right" w:pos="3344"/>
              </w:tabs>
              <w:spacing w:before="0"/>
              <w:ind w:left="0"/>
              <w:rPr>
                <w:sz w:val="16"/>
                <w:szCs w:val="16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D52C9A" w:rsidRPr="00EA1F95" w:rsidRDefault="00D52C9A" w:rsidP="00D52C9A">
            <w:pPr>
              <w:rPr>
                <w:sz w:val="16"/>
                <w:szCs w:val="16"/>
              </w:rPr>
            </w:pPr>
          </w:p>
        </w:tc>
      </w:tr>
      <w:tr w:rsidR="00D52C9A" w:rsidRPr="00EA1F95" w:rsidTr="00114122">
        <w:trPr>
          <w:trHeight w:hRule="exact" w:val="340"/>
          <w:jc w:val="center"/>
        </w:trPr>
        <w:tc>
          <w:tcPr>
            <w:tcW w:w="344" w:type="dxa"/>
            <w:shd w:val="clear" w:color="auto" w:fill="auto"/>
            <w:vAlign w:val="center"/>
          </w:tcPr>
          <w:p w:rsidR="00D52C9A" w:rsidRPr="000E4D78" w:rsidRDefault="00D52C9A" w:rsidP="00D52C9A">
            <w:pPr>
              <w:spacing w:before="10"/>
              <w:jc w:val="center"/>
              <w:rPr>
                <w:color w:val="F43C31"/>
                <w:sz w:val="30"/>
                <w:szCs w:val="30"/>
              </w:rPr>
            </w:pPr>
            <w:r w:rsidRPr="000E4D78">
              <w:rPr>
                <w:color w:val="F43C31"/>
                <w:sz w:val="30"/>
                <w:szCs w:val="30"/>
              </w:rPr>
              <w:sym w:font="Wingdings" w:char="F06C"/>
            </w:r>
          </w:p>
        </w:tc>
        <w:tc>
          <w:tcPr>
            <w:tcW w:w="800" w:type="dxa"/>
            <w:vAlign w:val="center"/>
          </w:tcPr>
          <w:p w:rsidR="00D52C9A" w:rsidRPr="00EA1F95" w:rsidRDefault="00D52C9A" w:rsidP="00D52C9A">
            <w:pPr>
              <w:pStyle w:val="TableParagraph"/>
              <w:spacing w:before="0"/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Fri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52C9A" w:rsidRPr="00EA1F95" w:rsidRDefault="00D52C9A" w:rsidP="00D52C9A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May</w:t>
            </w:r>
          </w:p>
        </w:tc>
        <w:tc>
          <w:tcPr>
            <w:tcW w:w="3713" w:type="dxa"/>
            <w:shd w:val="clear" w:color="auto" w:fill="auto"/>
            <w:vAlign w:val="center"/>
          </w:tcPr>
          <w:p w:rsidR="00D52C9A" w:rsidRPr="00EA1F95" w:rsidRDefault="00D52C9A" w:rsidP="00D52C9A">
            <w:pPr>
              <w:tabs>
                <w:tab w:val="right" w:pos="326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Reading Tutor Program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D52C9A" w:rsidRPr="00EA1F95" w:rsidRDefault="00D52C9A" w:rsidP="00D52C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WA: Perth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52C9A" w:rsidRPr="00EA1F95" w:rsidRDefault="00D52C9A" w:rsidP="00D52C9A">
            <w:pPr>
              <w:rPr>
                <w:sz w:val="16"/>
                <w:szCs w:val="16"/>
              </w:rPr>
            </w:pPr>
          </w:p>
        </w:tc>
        <w:tc>
          <w:tcPr>
            <w:tcW w:w="343" w:type="dxa"/>
            <w:shd w:val="clear" w:color="auto" w:fill="auto"/>
            <w:vAlign w:val="center"/>
          </w:tcPr>
          <w:p w:rsidR="00D52C9A" w:rsidRPr="00081CC5" w:rsidRDefault="00D52C9A" w:rsidP="00D52C9A">
            <w:pPr>
              <w:pStyle w:val="TableParagraph"/>
              <w:spacing w:before="10"/>
              <w:ind w:left="0"/>
              <w:jc w:val="center"/>
              <w:rPr>
                <w:color w:val="910048"/>
                <w:sz w:val="30"/>
                <w:szCs w:val="30"/>
              </w:rPr>
            </w:pPr>
          </w:p>
        </w:tc>
        <w:tc>
          <w:tcPr>
            <w:tcW w:w="800" w:type="dxa"/>
            <w:vAlign w:val="center"/>
          </w:tcPr>
          <w:p w:rsidR="00D52C9A" w:rsidRPr="00EA1F95" w:rsidRDefault="00D52C9A" w:rsidP="00D52C9A">
            <w:pPr>
              <w:pStyle w:val="TableParagraph"/>
              <w:spacing w:before="0"/>
              <w:ind w:left="113"/>
              <w:rPr>
                <w:sz w:val="16"/>
                <w:szCs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:rsidR="00D52C9A" w:rsidRPr="00EA1F95" w:rsidRDefault="00D52C9A" w:rsidP="00D52C9A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13" w:type="dxa"/>
            <w:shd w:val="clear" w:color="auto" w:fill="auto"/>
            <w:vAlign w:val="center"/>
          </w:tcPr>
          <w:p w:rsidR="00D52C9A" w:rsidRPr="00EA1F95" w:rsidRDefault="00D52C9A" w:rsidP="00D52C9A">
            <w:pPr>
              <w:pStyle w:val="TableParagraph"/>
              <w:tabs>
                <w:tab w:val="right" w:pos="3344"/>
              </w:tabs>
              <w:spacing w:before="0"/>
              <w:ind w:left="0"/>
              <w:rPr>
                <w:sz w:val="16"/>
                <w:szCs w:val="16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D52C9A" w:rsidRPr="00EA1F95" w:rsidRDefault="00D52C9A" w:rsidP="00D52C9A">
            <w:pPr>
              <w:rPr>
                <w:sz w:val="16"/>
                <w:szCs w:val="16"/>
              </w:rPr>
            </w:pPr>
          </w:p>
        </w:tc>
      </w:tr>
      <w:tr w:rsidR="00D52C9A" w:rsidRPr="00EA1F95" w:rsidTr="00114122">
        <w:trPr>
          <w:trHeight w:hRule="exact" w:val="340"/>
          <w:jc w:val="center"/>
        </w:trPr>
        <w:tc>
          <w:tcPr>
            <w:tcW w:w="344" w:type="dxa"/>
            <w:shd w:val="clear" w:color="auto" w:fill="auto"/>
            <w:vAlign w:val="center"/>
          </w:tcPr>
          <w:p w:rsidR="00D52C9A" w:rsidRPr="006322FD" w:rsidRDefault="00D52C9A" w:rsidP="00D52C9A">
            <w:pPr>
              <w:spacing w:before="10"/>
              <w:jc w:val="center"/>
              <w:rPr>
                <w:color w:val="0077C8"/>
                <w:sz w:val="30"/>
                <w:szCs w:val="30"/>
              </w:rPr>
            </w:pPr>
            <w:r w:rsidRPr="006322FD">
              <w:rPr>
                <w:color w:val="0077C8"/>
                <w:sz w:val="30"/>
                <w:szCs w:val="30"/>
              </w:rPr>
              <w:sym w:font="Wingdings" w:char="F06C"/>
            </w:r>
          </w:p>
        </w:tc>
        <w:tc>
          <w:tcPr>
            <w:tcW w:w="800" w:type="dxa"/>
            <w:vAlign w:val="center"/>
          </w:tcPr>
          <w:p w:rsidR="00D52C9A" w:rsidRPr="00EA1F95" w:rsidRDefault="00D52C9A" w:rsidP="00D52C9A">
            <w:pPr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Tue-Wed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52C9A" w:rsidRPr="00EA1F95" w:rsidRDefault="00D52C9A" w:rsidP="00D52C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29-30 May</w:t>
            </w:r>
          </w:p>
        </w:tc>
        <w:tc>
          <w:tcPr>
            <w:tcW w:w="3713" w:type="dxa"/>
            <w:shd w:val="clear" w:color="auto" w:fill="auto"/>
            <w:vAlign w:val="center"/>
          </w:tcPr>
          <w:p w:rsidR="00D52C9A" w:rsidRPr="00EA1F95" w:rsidRDefault="00D52C9A" w:rsidP="00D52C9A">
            <w:pPr>
              <w:tabs>
                <w:tab w:val="right" w:pos="326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InitiaLit – Foundation    </w:t>
            </w:r>
            <w:r w:rsidRPr="00356405">
              <w:rPr>
                <w:b/>
                <w:color w:val="00B050"/>
                <w:sz w:val="16"/>
                <w:szCs w:val="16"/>
              </w:rPr>
              <w:t>*NEW*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D52C9A" w:rsidRPr="00EA1F95" w:rsidRDefault="00D52C9A" w:rsidP="00D52C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WA: Perth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52C9A" w:rsidRPr="00EA1F95" w:rsidRDefault="00D52C9A" w:rsidP="00D52C9A">
            <w:pPr>
              <w:rPr>
                <w:sz w:val="16"/>
                <w:szCs w:val="16"/>
              </w:rPr>
            </w:pPr>
          </w:p>
        </w:tc>
        <w:tc>
          <w:tcPr>
            <w:tcW w:w="343" w:type="dxa"/>
            <w:shd w:val="clear" w:color="auto" w:fill="auto"/>
            <w:vAlign w:val="center"/>
          </w:tcPr>
          <w:p w:rsidR="00D52C9A" w:rsidRPr="00EA1F95" w:rsidRDefault="00D52C9A" w:rsidP="00D52C9A">
            <w:pPr>
              <w:pStyle w:val="TableParagraph"/>
              <w:spacing w:before="10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800" w:type="dxa"/>
            <w:vAlign w:val="center"/>
          </w:tcPr>
          <w:p w:rsidR="00D52C9A" w:rsidRPr="00EA1F95" w:rsidRDefault="00D52C9A" w:rsidP="00D52C9A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:rsidR="00D52C9A" w:rsidRPr="00EA1F95" w:rsidRDefault="00D52C9A" w:rsidP="00D52C9A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13" w:type="dxa"/>
            <w:shd w:val="clear" w:color="auto" w:fill="auto"/>
            <w:vAlign w:val="center"/>
          </w:tcPr>
          <w:p w:rsidR="00D52C9A" w:rsidRPr="00EA1F95" w:rsidRDefault="00D52C9A" w:rsidP="00D52C9A">
            <w:pPr>
              <w:pStyle w:val="TableParagraph"/>
              <w:tabs>
                <w:tab w:val="right" w:pos="3344"/>
              </w:tabs>
              <w:spacing w:before="0"/>
              <w:ind w:left="0"/>
              <w:rPr>
                <w:sz w:val="16"/>
                <w:szCs w:val="16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D52C9A" w:rsidRPr="00EA1F95" w:rsidRDefault="00D52C9A" w:rsidP="00D52C9A">
            <w:pPr>
              <w:rPr>
                <w:sz w:val="16"/>
                <w:szCs w:val="16"/>
              </w:rPr>
            </w:pPr>
          </w:p>
        </w:tc>
      </w:tr>
      <w:tr w:rsidR="00D52C9A" w:rsidRPr="00EA1F95" w:rsidTr="00114122">
        <w:trPr>
          <w:trHeight w:hRule="exact" w:val="340"/>
          <w:jc w:val="center"/>
        </w:trPr>
        <w:tc>
          <w:tcPr>
            <w:tcW w:w="344" w:type="dxa"/>
            <w:shd w:val="clear" w:color="auto" w:fill="auto"/>
            <w:vAlign w:val="center"/>
          </w:tcPr>
          <w:p w:rsidR="00D52C9A" w:rsidRPr="00EA1F95" w:rsidRDefault="00D52C9A" w:rsidP="00D52C9A">
            <w:pPr>
              <w:spacing w:before="10"/>
              <w:jc w:val="center"/>
              <w:rPr>
                <w:sz w:val="30"/>
                <w:szCs w:val="30"/>
              </w:rPr>
            </w:pPr>
            <w:r w:rsidRPr="00F2120F">
              <w:rPr>
                <w:color w:val="C8102E"/>
                <w:sz w:val="30"/>
                <w:szCs w:val="30"/>
              </w:rPr>
              <w:sym w:font="Wingdings" w:char="F06C"/>
            </w:r>
          </w:p>
        </w:tc>
        <w:tc>
          <w:tcPr>
            <w:tcW w:w="800" w:type="dxa"/>
            <w:vAlign w:val="center"/>
          </w:tcPr>
          <w:p w:rsidR="00D52C9A" w:rsidRPr="00EA1F95" w:rsidRDefault="00D52C9A" w:rsidP="00D52C9A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Thu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D52C9A" w:rsidRPr="00EA1F95" w:rsidRDefault="00D52C9A" w:rsidP="00D52C9A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May</w:t>
            </w:r>
          </w:p>
        </w:tc>
        <w:tc>
          <w:tcPr>
            <w:tcW w:w="3713" w:type="dxa"/>
            <w:shd w:val="clear" w:color="auto" w:fill="auto"/>
            <w:vAlign w:val="center"/>
          </w:tcPr>
          <w:p w:rsidR="00D52C9A" w:rsidRPr="00EA1F95" w:rsidRDefault="00D52C9A" w:rsidP="00D52C9A">
            <w:pPr>
              <w:tabs>
                <w:tab w:val="right" w:pos="326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Word Attack Skills – Extension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D52C9A" w:rsidRPr="00EA1F95" w:rsidRDefault="00D52C9A" w:rsidP="00D52C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WA: Perth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52C9A" w:rsidRPr="00EA1F95" w:rsidRDefault="00D52C9A" w:rsidP="00D52C9A">
            <w:pPr>
              <w:rPr>
                <w:sz w:val="16"/>
                <w:szCs w:val="16"/>
              </w:rPr>
            </w:pPr>
          </w:p>
        </w:tc>
        <w:tc>
          <w:tcPr>
            <w:tcW w:w="343" w:type="dxa"/>
            <w:shd w:val="clear" w:color="auto" w:fill="auto"/>
            <w:vAlign w:val="center"/>
          </w:tcPr>
          <w:p w:rsidR="00D52C9A" w:rsidRPr="0008682F" w:rsidRDefault="00D52C9A" w:rsidP="00D52C9A">
            <w:pPr>
              <w:pStyle w:val="TableParagraph"/>
              <w:spacing w:before="10"/>
              <w:ind w:left="0"/>
              <w:jc w:val="center"/>
              <w:rPr>
                <w:color w:val="00A95C"/>
                <w:sz w:val="30"/>
                <w:szCs w:val="30"/>
              </w:rPr>
            </w:pPr>
          </w:p>
        </w:tc>
        <w:tc>
          <w:tcPr>
            <w:tcW w:w="800" w:type="dxa"/>
            <w:vAlign w:val="center"/>
          </w:tcPr>
          <w:p w:rsidR="00D52C9A" w:rsidRPr="00EA1F95" w:rsidRDefault="00D52C9A" w:rsidP="00D52C9A">
            <w:pPr>
              <w:pStyle w:val="TableParagraph"/>
              <w:spacing w:before="0"/>
              <w:ind w:left="113"/>
              <w:rPr>
                <w:sz w:val="16"/>
                <w:szCs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:rsidR="00D52C9A" w:rsidRPr="00EA1F95" w:rsidRDefault="00D52C9A" w:rsidP="00D52C9A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13" w:type="dxa"/>
            <w:shd w:val="clear" w:color="auto" w:fill="auto"/>
            <w:vAlign w:val="center"/>
          </w:tcPr>
          <w:p w:rsidR="00D52C9A" w:rsidRPr="00EA1F95" w:rsidRDefault="00D52C9A" w:rsidP="00D52C9A">
            <w:pPr>
              <w:pStyle w:val="TableParagraph"/>
              <w:tabs>
                <w:tab w:val="right" w:pos="3344"/>
              </w:tabs>
              <w:spacing w:before="0"/>
              <w:ind w:left="0"/>
              <w:rPr>
                <w:sz w:val="16"/>
                <w:szCs w:val="16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D52C9A" w:rsidRPr="00EA1F95" w:rsidRDefault="00D52C9A" w:rsidP="00D52C9A">
            <w:pPr>
              <w:rPr>
                <w:sz w:val="16"/>
                <w:szCs w:val="16"/>
              </w:rPr>
            </w:pPr>
          </w:p>
        </w:tc>
      </w:tr>
    </w:tbl>
    <w:p w:rsidR="00307D71" w:rsidRDefault="00307D71"/>
    <w:tbl>
      <w:tblPr>
        <w:tblW w:w="15938" w:type="dxa"/>
        <w:jc w:val="center"/>
        <w:tblBorders>
          <w:top w:val="single" w:sz="4" w:space="0" w:color="808080" w:themeColor="background1" w:themeShade="80"/>
          <w:bottom w:val="single" w:sz="4" w:space="0" w:color="808080" w:themeColor="background1" w:themeShade="80"/>
          <w:insideH w:val="single" w:sz="4" w:space="0" w:color="808080" w:themeColor="background1" w:themeShade="8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"/>
        <w:gridCol w:w="800"/>
        <w:gridCol w:w="971"/>
        <w:gridCol w:w="3713"/>
        <w:gridCol w:w="1999"/>
        <w:gridCol w:w="285"/>
        <w:gridCol w:w="343"/>
        <w:gridCol w:w="800"/>
        <w:gridCol w:w="971"/>
        <w:gridCol w:w="3713"/>
        <w:gridCol w:w="1999"/>
      </w:tblGrid>
      <w:tr w:rsidR="002F571F" w:rsidRPr="003E1223" w:rsidTr="00114122">
        <w:trPr>
          <w:trHeight w:hRule="exact" w:val="680"/>
          <w:jc w:val="center"/>
        </w:trPr>
        <w:tc>
          <w:tcPr>
            <w:tcW w:w="15938" w:type="dxa"/>
            <w:gridSpan w:val="11"/>
            <w:tcBorders>
              <w:top w:val="nil"/>
            </w:tcBorders>
            <w:shd w:val="clear" w:color="auto" w:fill="auto"/>
            <w:vAlign w:val="bottom"/>
          </w:tcPr>
          <w:p w:rsidR="002F571F" w:rsidRPr="003E1223" w:rsidRDefault="002F571F" w:rsidP="00114122">
            <w:pPr>
              <w:spacing w:after="60"/>
              <w:rPr>
                <w:color w:val="D63E32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June 2018</w:t>
            </w:r>
          </w:p>
        </w:tc>
      </w:tr>
      <w:tr w:rsidR="00C80595" w:rsidRPr="00EA1F95" w:rsidTr="00114122">
        <w:trPr>
          <w:trHeight w:hRule="exact" w:val="340"/>
          <w:jc w:val="center"/>
        </w:trPr>
        <w:tc>
          <w:tcPr>
            <w:tcW w:w="344" w:type="dxa"/>
            <w:shd w:val="clear" w:color="auto" w:fill="auto"/>
            <w:vAlign w:val="center"/>
          </w:tcPr>
          <w:p w:rsidR="00C80595" w:rsidRPr="00EA1F95" w:rsidRDefault="00C80595" w:rsidP="00C80595">
            <w:pPr>
              <w:pStyle w:val="TableParagraph"/>
              <w:spacing w:before="10"/>
              <w:ind w:left="0"/>
              <w:jc w:val="center"/>
              <w:rPr>
                <w:sz w:val="30"/>
                <w:szCs w:val="30"/>
              </w:rPr>
            </w:pPr>
            <w:r w:rsidRPr="006974FF">
              <w:rPr>
                <w:color w:val="9B26B6"/>
                <w:sz w:val="30"/>
                <w:szCs w:val="30"/>
              </w:rPr>
              <w:sym w:font="Wingdings" w:char="F06C"/>
            </w:r>
          </w:p>
        </w:tc>
        <w:tc>
          <w:tcPr>
            <w:tcW w:w="800" w:type="dxa"/>
            <w:vAlign w:val="center"/>
          </w:tcPr>
          <w:p w:rsidR="00C80595" w:rsidRPr="00EA1F95" w:rsidRDefault="00C80595" w:rsidP="00C80595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Fri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C80595" w:rsidRPr="00EA1F95" w:rsidRDefault="00C80595" w:rsidP="00C80595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Jun</w:t>
            </w:r>
          </w:p>
        </w:tc>
        <w:tc>
          <w:tcPr>
            <w:tcW w:w="3713" w:type="dxa"/>
            <w:shd w:val="clear" w:color="auto" w:fill="auto"/>
            <w:vAlign w:val="center"/>
          </w:tcPr>
          <w:p w:rsidR="00C80595" w:rsidRPr="00EA1F95" w:rsidRDefault="00C80595" w:rsidP="00C80595">
            <w:pPr>
              <w:pStyle w:val="TableParagraph"/>
              <w:tabs>
                <w:tab w:val="right" w:pos="3344"/>
              </w:tabs>
              <w:spacing w:before="0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Spell-It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C80595" w:rsidRPr="00EA1F95" w:rsidRDefault="00C80595" w:rsidP="00C805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WA: Perth</w:t>
            </w:r>
          </w:p>
        </w:tc>
        <w:tc>
          <w:tcPr>
            <w:tcW w:w="285" w:type="dxa"/>
            <w:tcBorders>
              <w:bottom w:val="nil"/>
            </w:tcBorders>
            <w:shd w:val="clear" w:color="auto" w:fill="auto"/>
            <w:vAlign w:val="center"/>
          </w:tcPr>
          <w:p w:rsidR="00C80595" w:rsidRPr="00EA1F95" w:rsidRDefault="00C80595" w:rsidP="00C80595">
            <w:pPr>
              <w:rPr>
                <w:sz w:val="16"/>
                <w:szCs w:val="16"/>
              </w:rPr>
            </w:pPr>
          </w:p>
        </w:tc>
        <w:tc>
          <w:tcPr>
            <w:tcW w:w="343" w:type="dxa"/>
            <w:shd w:val="clear" w:color="auto" w:fill="auto"/>
            <w:vAlign w:val="center"/>
          </w:tcPr>
          <w:p w:rsidR="00C80595" w:rsidRPr="00EA1F95" w:rsidRDefault="00C80595" w:rsidP="00C80595">
            <w:pPr>
              <w:pStyle w:val="TableParagraph"/>
              <w:spacing w:before="10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800" w:type="dxa"/>
            <w:vAlign w:val="center"/>
          </w:tcPr>
          <w:p w:rsidR="00C80595" w:rsidRPr="00EA1F95" w:rsidRDefault="00C80595" w:rsidP="00C80595">
            <w:pPr>
              <w:pStyle w:val="TableParagraph"/>
              <w:spacing w:before="0"/>
              <w:ind w:left="0"/>
              <w:rPr>
                <w:sz w:val="16"/>
                <w:szCs w:val="16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:rsidR="00C80595" w:rsidRPr="00EA1F95" w:rsidRDefault="00C80595" w:rsidP="00C80595">
            <w:pPr>
              <w:pStyle w:val="TableParagraph"/>
              <w:spacing w:before="0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3713" w:type="dxa"/>
            <w:shd w:val="clear" w:color="auto" w:fill="auto"/>
            <w:vAlign w:val="center"/>
          </w:tcPr>
          <w:p w:rsidR="00C80595" w:rsidRPr="00EA1F95" w:rsidRDefault="00C80595" w:rsidP="00C80595">
            <w:pPr>
              <w:pStyle w:val="TableParagraph"/>
              <w:tabs>
                <w:tab w:val="right" w:pos="3344"/>
              </w:tabs>
              <w:spacing w:before="0"/>
              <w:ind w:left="0"/>
              <w:rPr>
                <w:sz w:val="16"/>
                <w:szCs w:val="16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C80595" w:rsidRPr="00EA1F95" w:rsidRDefault="00C80595" w:rsidP="00C80595">
            <w:pPr>
              <w:rPr>
                <w:sz w:val="16"/>
                <w:szCs w:val="16"/>
              </w:rPr>
            </w:pPr>
          </w:p>
        </w:tc>
      </w:tr>
    </w:tbl>
    <w:p w:rsidR="005B37F6" w:rsidRDefault="005B37F6">
      <w:r>
        <w:br w:type="page"/>
      </w:r>
    </w:p>
    <w:tbl>
      <w:tblPr>
        <w:tblStyle w:val="TableGrid"/>
        <w:tblW w:w="15940" w:type="dxa"/>
        <w:tblInd w:w="-113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6"/>
        <w:gridCol w:w="1417"/>
        <w:gridCol w:w="1417"/>
        <w:gridCol w:w="453"/>
        <w:gridCol w:w="454"/>
        <w:gridCol w:w="454"/>
        <w:gridCol w:w="454"/>
        <w:gridCol w:w="454"/>
        <w:gridCol w:w="454"/>
        <w:gridCol w:w="454"/>
        <w:gridCol w:w="454"/>
        <w:gridCol w:w="454"/>
        <w:gridCol w:w="456"/>
        <w:gridCol w:w="456"/>
        <w:gridCol w:w="456"/>
        <w:gridCol w:w="1417"/>
      </w:tblGrid>
      <w:tr w:rsidR="002F7ED0" w:rsidRPr="003E1223" w:rsidTr="00526BFF">
        <w:trPr>
          <w:cantSplit/>
          <w:trHeight w:val="680"/>
        </w:trPr>
        <w:tc>
          <w:tcPr>
            <w:tcW w:w="15940" w:type="dxa"/>
            <w:gridSpan w:val="16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  <w:vAlign w:val="bottom"/>
          </w:tcPr>
          <w:p w:rsidR="002F7ED0" w:rsidRPr="003E1223" w:rsidRDefault="002F7ED0" w:rsidP="003E1223">
            <w:pPr>
              <w:spacing w:after="60"/>
              <w:rPr>
                <w:b/>
                <w:color w:val="FF0000"/>
                <w:sz w:val="24"/>
                <w:szCs w:val="24"/>
              </w:rPr>
            </w:pPr>
            <w:r w:rsidRPr="003E1223">
              <w:rPr>
                <w:b/>
                <w:color w:val="FF0000"/>
                <w:sz w:val="24"/>
                <w:szCs w:val="24"/>
              </w:rPr>
              <w:t>Key Target Groups</w:t>
            </w:r>
          </w:p>
        </w:tc>
      </w:tr>
      <w:tr w:rsidR="002F7ED0" w:rsidRPr="00D61F3F" w:rsidTr="00526BFF">
        <w:trPr>
          <w:cantSplit/>
          <w:trHeight w:val="454"/>
        </w:trPr>
        <w:tc>
          <w:tcPr>
            <w:tcW w:w="6236" w:type="dxa"/>
            <w:tcBorders>
              <w:top w:val="single" w:sz="4" w:space="0" w:color="808080" w:themeColor="background1" w:themeShade="80"/>
              <w:left w:val="nil"/>
              <w:bottom w:val="nil"/>
            </w:tcBorders>
            <w:vAlign w:val="bottom"/>
          </w:tcPr>
          <w:p w:rsidR="002F7ED0" w:rsidRPr="00D61F3F" w:rsidRDefault="002F7ED0" w:rsidP="002F7ED0">
            <w:pPr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bottom"/>
          </w:tcPr>
          <w:p w:rsidR="002F7ED0" w:rsidRPr="00D61F3F" w:rsidRDefault="002F7ED0" w:rsidP="002F7ED0">
            <w:pPr>
              <w:spacing w:after="60"/>
              <w:rPr>
                <w:sz w:val="16"/>
                <w:szCs w:val="16"/>
              </w:rPr>
            </w:pPr>
            <w:r w:rsidRPr="00D61F3F">
              <w:rPr>
                <w:b/>
                <w:sz w:val="16"/>
                <w:szCs w:val="16"/>
              </w:rPr>
              <w:t>Year before formal schooling</w:t>
            </w:r>
          </w:p>
        </w:tc>
        <w:tc>
          <w:tcPr>
            <w:tcW w:w="1417" w:type="dxa"/>
            <w:vMerge w:val="restar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2F7ED0" w:rsidRPr="00D61F3F" w:rsidRDefault="002F7ED0" w:rsidP="002F7ED0">
            <w:pPr>
              <w:spacing w:after="60"/>
              <w:rPr>
                <w:sz w:val="16"/>
                <w:szCs w:val="16"/>
              </w:rPr>
            </w:pPr>
            <w:r w:rsidRPr="00D61F3F">
              <w:rPr>
                <w:b/>
                <w:sz w:val="16"/>
                <w:szCs w:val="16"/>
              </w:rPr>
              <w:t>Foundation Year</w:t>
            </w:r>
          </w:p>
        </w:tc>
        <w:tc>
          <w:tcPr>
            <w:tcW w:w="5453" w:type="dxa"/>
            <w:gridSpan w:val="12"/>
            <w:tcBorders>
              <w:top w:val="single" w:sz="4" w:space="0" w:color="808080" w:themeColor="background1" w:themeShade="80"/>
              <w:bottom w:val="nil"/>
            </w:tcBorders>
            <w:shd w:val="clear" w:color="auto" w:fill="auto"/>
            <w:vAlign w:val="bottom"/>
          </w:tcPr>
          <w:p w:rsidR="002F7ED0" w:rsidRPr="002F7ED0" w:rsidRDefault="002F7ED0" w:rsidP="002F7ED0">
            <w:pPr>
              <w:spacing w:after="60"/>
              <w:rPr>
                <w:b/>
                <w:sz w:val="16"/>
                <w:szCs w:val="16"/>
              </w:rPr>
            </w:pPr>
            <w:r w:rsidRPr="002F7ED0">
              <w:rPr>
                <w:b/>
                <w:sz w:val="16"/>
                <w:szCs w:val="16"/>
              </w:rPr>
              <w:t>Year / Grade / Form</w:t>
            </w:r>
          </w:p>
        </w:tc>
        <w:tc>
          <w:tcPr>
            <w:tcW w:w="1417" w:type="dxa"/>
            <w:vMerge w:val="restar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  <w:vAlign w:val="bottom"/>
          </w:tcPr>
          <w:p w:rsidR="002F7ED0" w:rsidRPr="00D61F3F" w:rsidRDefault="002F7ED0" w:rsidP="002F7ED0">
            <w:pPr>
              <w:spacing w:after="6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Post-</w:t>
            </w:r>
            <w:r w:rsidRPr="00D61F3F">
              <w:rPr>
                <w:b/>
                <w:sz w:val="16"/>
                <w:szCs w:val="16"/>
              </w:rPr>
              <w:t>formal schooling, adult, E</w:t>
            </w:r>
            <w:r>
              <w:rPr>
                <w:b/>
                <w:sz w:val="16"/>
                <w:szCs w:val="16"/>
              </w:rPr>
              <w:t>A</w:t>
            </w:r>
            <w:r w:rsidRPr="00D61F3F">
              <w:rPr>
                <w:b/>
                <w:sz w:val="16"/>
                <w:szCs w:val="16"/>
              </w:rPr>
              <w:t>L</w:t>
            </w:r>
            <w:r>
              <w:rPr>
                <w:b/>
                <w:sz w:val="16"/>
                <w:szCs w:val="16"/>
              </w:rPr>
              <w:t>/D</w:t>
            </w:r>
          </w:p>
        </w:tc>
      </w:tr>
      <w:tr w:rsidR="002F7ED0" w:rsidRPr="00D61F3F" w:rsidTr="00526BFF">
        <w:trPr>
          <w:cantSplit/>
          <w:trHeight w:val="454"/>
        </w:trPr>
        <w:tc>
          <w:tcPr>
            <w:tcW w:w="6236" w:type="dxa"/>
            <w:tcBorders>
              <w:top w:val="nil"/>
              <w:left w:val="nil"/>
              <w:bottom w:val="single" w:sz="4" w:space="0" w:color="808080" w:themeColor="background1" w:themeShade="80"/>
            </w:tcBorders>
            <w:vAlign w:val="bottom"/>
          </w:tcPr>
          <w:p w:rsidR="002F7ED0" w:rsidRPr="00D61F3F" w:rsidRDefault="002F7ED0" w:rsidP="002F7ED0">
            <w:pPr>
              <w:spacing w:after="60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bottom"/>
          </w:tcPr>
          <w:p w:rsidR="002F7ED0" w:rsidRPr="00D61F3F" w:rsidRDefault="002F7ED0" w:rsidP="00D61F3F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:rsidR="002F7ED0" w:rsidRPr="00D61F3F" w:rsidRDefault="002F7ED0" w:rsidP="00D61F3F">
            <w:pPr>
              <w:rPr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nil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bottom"/>
          </w:tcPr>
          <w:p w:rsidR="002F7ED0" w:rsidRPr="002F7ED0" w:rsidRDefault="002F7ED0" w:rsidP="002F7ED0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2F7ED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54" w:type="dxa"/>
            <w:tcBorders>
              <w:top w:val="nil"/>
              <w:bottom w:val="single" w:sz="4" w:space="0" w:color="808080" w:themeColor="background1" w:themeShade="80"/>
            </w:tcBorders>
            <w:vAlign w:val="bottom"/>
          </w:tcPr>
          <w:p w:rsidR="002F7ED0" w:rsidRPr="00D61F3F" w:rsidRDefault="002F7ED0" w:rsidP="002F7ED0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D61F3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54" w:type="dxa"/>
            <w:tcBorders>
              <w:top w:val="nil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bottom"/>
          </w:tcPr>
          <w:p w:rsidR="002F7ED0" w:rsidRPr="00D61F3F" w:rsidRDefault="002F7ED0" w:rsidP="002F7ED0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D61F3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54" w:type="dxa"/>
            <w:tcBorders>
              <w:top w:val="nil"/>
              <w:bottom w:val="single" w:sz="4" w:space="0" w:color="808080" w:themeColor="background1" w:themeShade="80"/>
            </w:tcBorders>
            <w:vAlign w:val="bottom"/>
          </w:tcPr>
          <w:p w:rsidR="002F7ED0" w:rsidRPr="00D61F3F" w:rsidRDefault="002F7ED0" w:rsidP="002F7ED0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D61F3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54" w:type="dxa"/>
            <w:tcBorders>
              <w:top w:val="nil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bottom"/>
          </w:tcPr>
          <w:p w:rsidR="002F7ED0" w:rsidRPr="00D61F3F" w:rsidRDefault="002F7ED0" w:rsidP="002F7ED0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D61F3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54" w:type="dxa"/>
            <w:tcBorders>
              <w:top w:val="nil"/>
              <w:bottom w:val="single" w:sz="4" w:space="0" w:color="808080" w:themeColor="background1" w:themeShade="80"/>
            </w:tcBorders>
            <w:vAlign w:val="bottom"/>
          </w:tcPr>
          <w:p w:rsidR="002F7ED0" w:rsidRPr="00D61F3F" w:rsidRDefault="002F7ED0" w:rsidP="002F7ED0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D61F3F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54" w:type="dxa"/>
            <w:tcBorders>
              <w:top w:val="nil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bottom"/>
          </w:tcPr>
          <w:p w:rsidR="002F7ED0" w:rsidRPr="00D61F3F" w:rsidRDefault="002F7ED0" w:rsidP="002F7ED0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D61F3F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54" w:type="dxa"/>
            <w:tcBorders>
              <w:top w:val="nil"/>
              <w:bottom w:val="single" w:sz="4" w:space="0" w:color="808080" w:themeColor="background1" w:themeShade="80"/>
            </w:tcBorders>
            <w:vAlign w:val="bottom"/>
          </w:tcPr>
          <w:p w:rsidR="002F7ED0" w:rsidRPr="00D61F3F" w:rsidRDefault="002F7ED0" w:rsidP="002F7ED0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D61F3F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54" w:type="dxa"/>
            <w:tcBorders>
              <w:top w:val="nil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bottom"/>
          </w:tcPr>
          <w:p w:rsidR="002F7ED0" w:rsidRPr="00D61F3F" w:rsidRDefault="002F7ED0" w:rsidP="002F7ED0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D61F3F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456" w:type="dxa"/>
            <w:tcBorders>
              <w:top w:val="nil"/>
              <w:bottom w:val="single" w:sz="4" w:space="0" w:color="808080" w:themeColor="background1" w:themeShade="80"/>
            </w:tcBorders>
            <w:vAlign w:val="bottom"/>
          </w:tcPr>
          <w:p w:rsidR="002F7ED0" w:rsidRPr="00D61F3F" w:rsidRDefault="002F7ED0" w:rsidP="002F7ED0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D61F3F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top w:val="nil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bottom"/>
          </w:tcPr>
          <w:p w:rsidR="002F7ED0" w:rsidRPr="00D61F3F" w:rsidRDefault="002F7ED0" w:rsidP="002F7ED0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D61F3F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nil"/>
              <w:bottom w:val="single" w:sz="4" w:space="0" w:color="808080" w:themeColor="background1" w:themeShade="80"/>
            </w:tcBorders>
            <w:vAlign w:val="bottom"/>
          </w:tcPr>
          <w:p w:rsidR="002F7ED0" w:rsidRPr="00D61F3F" w:rsidRDefault="002F7ED0" w:rsidP="002F7ED0">
            <w:pPr>
              <w:spacing w:after="60"/>
              <w:jc w:val="center"/>
              <w:rPr>
                <w:b/>
                <w:sz w:val="16"/>
                <w:szCs w:val="16"/>
              </w:rPr>
            </w:pPr>
            <w:r w:rsidRPr="00D61F3F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417" w:type="dxa"/>
            <w:vMerge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  <w:vAlign w:val="bottom"/>
          </w:tcPr>
          <w:p w:rsidR="002F7ED0" w:rsidRPr="00D61F3F" w:rsidRDefault="002F7ED0" w:rsidP="00D61F3F">
            <w:pPr>
              <w:rPr>
                <w:sz w:val="16"/>
                <w:szCs w:val="16"/>
              </w:rPr>
            </w:pPr>
          </w:p>
        </w:tc>
      </w:tr>
      <w:tr w:rsidR="00155615" w:rsidRPr="00D61F3F" w:rsidTr="00526BFF">
        <w:trPr>
          <w:cantSplit/>
          <w:trHeight w:val="369"/>
        </w:trPr>
        <w:tc>
          <w:tcPr>
            <w:tcW w:w="6236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</w:tcBorders>
            <w:vAlign w:val="center"/>
          </w:tcPr>
          <w:p w:rsidR="00155615" w:rsidRPr="00D61F3F" w:rsidRDefault="00155615" w:rsidP="0015561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PreLit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155615" w:rsidRPr="007C19E0" w:rsidRDefault="00155615" w:rsidP="00EA1F95">
            <w:pPr>
              <w:spacing w:before="10"/>
              <w:jc w:val="center"/>
              <w:rPr>
                <w:color w:val="FF6C2F"/>
                <w:sz w:val="16"/>
                <w:szCs w:val="16"/>
              </w:rPr>
            </w:pPr>
            <w:r w:rsidRPr="007C19E0">
              <w:rPr>
                <w:color w:val="FF6C2F"/>
                <w:sz w:val="30"/>
                <w:szCs w:val="30"/>
              </w:rPr>
              <w:sym w:font="Wingdings" w:char="F06C"/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55615" w:rsidRPr="00D61F3F" w:rsidRDefault="0015561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7C19E0">
              <w:rPr>
                <w:color w:val="FF6C2F"/>
                <w:sz w:val="30"/>
                <w:szCs w:val="30"/>
              </w:rPr>
              <w:sym w:font="Wingdings" w:char="F06C"/>
            </w:r>
          </w:p>
        </w:tc>
        <w:tc>
          <w:tcPr>
            <w:tcW w:w="4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155615" w:rsidRPr="00D61F3F" w:rsidRDefault="0015561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55615" w:rsidRPr="00D61F3F" w:rsidRDefault="0015561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155615" w:rsidRPr="00D61F3F" w:rsidRDefault="0015561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55615" w:rsidRPr="00D61F3F" w:rsidRDefault="0015561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155615" w:rsidRPr="00D61F3F" w:rsidRDefault="0015561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55615" w:rsidRPr="00D61F3F" w:rsidRDefault="0015561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155615" w:rsidRPr="00D61F3F" w:rsidRDefault="0015561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55615" w:rsidRPr="00D61F3F" w:rsidRDefault="0015561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155615" w:rsidRPr="00D61F3F" w:rsidRDefault="0015561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55615" w:rsidRPr="00D61F3F" w:rsidRDefault="0015561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155615" w:rsidRPr="00D61F3F" w:rsidRDefault="0015561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155615" w:rsidRPr="00D61F3F" w:rsidRDefault="0015561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  <w:vAlign w:val="center"/>
          </w:tcPr>
          <w:p w:rsidR="00155615" w:rsidRPr="00D61F3F" w:rsidRDefault="0015561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</w:tr>
      <w:tr w:rsidR="00D61F3F" w:rsidRPr="00D61F3F" w:rsidTr="00526BFF">
        <w:trPr>
          <w:cantSplit/>
          <w:trHeight w:val="369"/>
        </w:trPr>
        <w:tc>
          <w:tcPr>
            <w:tcW w:w="6236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2F7ED0" w:rsidP="00510623">
            <w:pPr>
              <w:tabs>
                <w:tab w:val="right" w:pos="5640"/>
              </w:tabs>
              <w:rPr>
                <w:b/>
                <w:sz w:val="16"/>
                <w:szCs w:val="16"/>
              </w:rPr>
            </w:pPr>
            <w:r w:rsidRPr="002F7ED0">
              <w:rPr>
                <w:b/>
                <w:sz w:val="16"/>
                <w:szCs w:val="16"/>
              </w:rPr>
              <w:t>InitiaLit</w:t>
            </w:r>
            <w:r w:rsidR="00510623">
              <w:rPr>
                <w:b/>
                <w:sz w:val="16"/>
                <w:szCs w:val="16"/>
              </w:rPr>
              <w:t xml:space="preserve"> – F</w:t>
            </w:r>
            <w:r w:rsidR="000E3EEE">
              <w:rPr>
                <w:b/>
                <w:sz w:val="16"/>
                <w:szCs w:val="16"/>
              </w:rPr>
              <w:t>oundation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6C278F" w:rsidRDefault="00EA1F95" w:rsidP="00EA1F95">
            <w:pPr>
              <w:spacing w:before="10"/>
              <w:jc w:val="center"/>
              <w:rPr>
                <w:color w:val="0077C8"/>
                <w:sz w:val="16"/>
                <w:szCs w:val="16"/>
              </w:rPr>
            </w:pPr>
            <w:r w:rsidRPr="006C278F">
              <w:rPr>
                <w:color w:val="0077C8"/>
                <w:sz w:val="30"/>
                <w:szCs w:val="30"/>
              </w:rPr>
              <w:sym w:font="Wingdings" w:char="F06C"/>
            </w:r>
          </w:p>
        </w:tc>
        <w:tc>
          <w:tcPr>
            <w:tcW w:w="4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</w:tr>
      <w:tr w:rsidR="00D61F3F" w:rsidRPr="00D61F3F" w:rsidTr="00526BFF">
        <w:trPr>
          <w:cantSplit/>
          <w:trHeight w:val="369"/>
        </w:trPr>
        <w:tc>
          <w:tcPr>
            <w:tcW w:w="6236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</w:tcBorders>
            <w:vAlign w:val="center"/>
          </w:tcPr>
          <w:p w:rsidR="00EE487D" w:rsidRPr="003E1223" w:rsidRDefault="002F7ED0" w:rsidP="002F7ED0">
            <w:pPr>
              <w:rPr>
                <w:b/>
                <w:sz w:val="16"/>
                <w:szCs w:val="16"/>
              </w:rPr>
            </w:pPr>
            <w:r w:rsidRPr="003E1223">
              <w:rPr>
                <w:b/>
                <w:sz w:val="16"/>
                <w:szCs w:val="16"/>
              </w:rPr>
              <w:t>MiniLit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423C17" w:rsidRDefault="00EA1F95" w:rsidP="00EA1F95">
            <w:pPr>
              <w:spacing w:before="10"/>
              <w:jc w:val="center"/>
              <w:rPr>
                <w:color w:val="00A95C"/>
                <w:sz w:val="16"/>
                <w:szCs w:val="16"/>
              </w:rPr>
            </w:pPr>
            <w:r w:rsidRPr="00423C17">
              <w:rPr>
                <w:color w:val="00A95C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423C17">
              <w:rPr>
                <w:color w:val="00A95C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</w:tr>
      <w:tr w:rsidR="00510623" w:rsidRPr="00D61F3F" w:rsidTr="00526BFF">
        <w:trPr>
          <w:cantSplit/>
          <w:trHeight w:val="369"/>
        </w:trPr>
        <w:tc>
          <w:tcPr>
            <w:tcW w:w="6236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</w:tcBorders>
            <w:vAlign w:val="center"/>
          </w:tcPr>
          <w:p w:rsidR="00510623" w:rsidRPr="003E1223" w:rsidRDefault="00510623" w:rsidP="009206D4">
            <w:pPr>
              <w:rPr>
                <w:b/>
                <w:sz w:val="16"/>
                <w:szCs w:val="16"/>
              </w:rPr>
            </w:pPr>
            <w:r w:rsidRPr="003E1223">
              <w:rPr>
                <w:b/>
                <w:sz w:val="16"/>
                <w:szCs w:val="16"/>
              </w:rPr>
              <w:t>MacqLit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9206D4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D61F3F" w:rsidRDefault="00510623" w:rsidP="009206D4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9206D4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D61F3F" w:rsidRDefault="00510623" w:rsidP="009206D4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5B4205" w:rsidRDefault="00510623" w:rsidP="009206D4">
            <w:pPr>
              <w:spacing w:before="10"/>
              <w:jc w:val="center"/>
              <w:rPr>
                <w:color w:val="910048"/>
                <w:sz w:val="16"/>
                <w:szCs w:val="16"/>
              </w:rPr>
            </w:pPr>
            <w:r w:rsidRPr="005B4205">
              <w:rPr>
                <w:color w:val="910048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D61F3F" w:rsidRDefault="00510623" w:rsidP="009206D4">
            <w:pPr>
              <w:spacing w:before="10"/>
              <w:jc w:val="center"/>
              <w:rPr>
                <w:sz w:val="16"/>
                <w:szCs w:val="16"/>
              </w:rPr>
            </w:pPr>
            <w:r w:rsidRPr="005B4205">
              <w:rPr>
                <w:color w:val="910048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9206D4">
            <w:pPr>
              <w:spacing w:before="10"/>
              <w:jc w:val="center"/>
              <w:rPr>
                <w:sz w:val="16"/>
                <w:szCs w:val="16"/>
              </w:rPr>
            </w:pPr>
            <w:r w:rsidRPr="005B4205">
              <w:rPr>
                <w:color w:val="910048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5B4205" w:rsidRDefault="00510623" w:rsidP="009206D4">
            <w:pPr>
              <w:spacing w:before="10"/>
              <w:jc w:val="center"/>
              <w:rPr>
                <w:color w:val="910048"/>
                <w:sz w:val="30"/>
                <w:szCs w:val="30"/>
              </w:rPr>
            </w:pPr>
            <w:r w:rsidRPr="005B4205">
              <w:rPr>
                <w:color w:val="910048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9206D4">
            <w:pPr>
              <w:spacing w:before="10"/>
              <w:jc w:val="center"/>
              <w:rPr>
                <w:sz w:val="16"/>
                <w:szCs w:val="16"/>
              </w:rPr>
            </w:pPr>
            <w:r w:rsidRPr="005B4205">
              <w:rPr>
                <w:color w:val="910048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D61F3F" w:rsidRDefault="00510623" w:rsidP="009206D4">
            <w:pPr>
              <w:spacing w:before="10"/>
              <w:jc w:val="center"/>
              <w:rPr>
                <w:sz w:val="16"/>
                <w:szCs w:val="16"/>
              </w:rPr>
            </w:pPr>
            <w:r w:rsidRPr="005B4205">
              <w:rPr>
                <w:color w:val="910048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9206D4">
            <w:pPr>
              <w:spacing w:before="10"/>
              <w:jc w:val="center"/>
              <w:rPr>
                <w:sz w:val="16"/>
                <w:szCs w:val="16"/>
              </w:rPr>
            </w:pPr>
            <w:r w:rsidRPr="005B4205">
              <w:rPr>
                <w:color w:val="910048"/>
                <w:sz w:val="30"/>
                <w:szCs w:val="30"/>
              </w:rPr>
              <w:sym w:font="Wingdings" w:char="F06C"/>
            </w: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D61F3F" w:rsidRDefault="00510623" w:rsidP="009206D4">
            <w:pPr>
              <w:spacing w:before="10"/>
              <w:jc w:val="center"/>
              <w:rPr>
                <w:sz w:val="16"/>
                <w:szCs w:val="16"/>
              </w:rPr>
            </w:pPr>
            <w:r w:rsidRPr="005B4205">
              <w:rPr>
                <w:color w:val="910048"/>
                <w:sz w:val="30"/>
                <w:szCs w:val="30"/>
              </w:rPr>
              <w:sym w:font="Wingdings" w:char="F06C"/>
            </w: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9206D4">
            <w:pPr>
              <w:spacing w:before="10"/>
              <w:jc w:val="center"/>
              <w:rPr>
                <w:sz w:val="16"/>
                <w:szCs w:val="16"/>
              </w:rPr>
            </w:pPr>
            <w:r w:rsidRPr="005B4205">
              <w:rPr>
                <w:color w:val="910048"/>
                <w:sz w:val="30"/>
                <w:szCs w:val="30"/>
              </w:rPr>
              <w:sym w:font="Wingdings" w:char="F06C"/>
            </w: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EA1F95" w:rsidRDefault="00510623" w:rsidP="009206D4">
            <w:pPr>
              <w:spacing w:before="10"/>
              <w:jc w:val="center"/>
            </w:pPr>
            <w:r w:rsidRPr="005B4205">
              <w:rPr>
                <w:color w:val="910048"/>
                <w:sz w:val="30"/>
                <w:szCs w:val="30"/>
              </w:rPr>
              <w:sym w:font="Wingdings" w:char="F06C"/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9206D4">
            <w:pPr>
              <w:spacing w:before="10"/>
              <w:jc w:val="center"/>
              <w:rPr>
                <w:sz w:val="16"/>
                <w:szCs w:val="16"/>
              </w:rPr>
            </w:pPr>
            <w:r w:rsidRPr="005B4205">
              <w:rPr>
                <w:color w:val="910048"/>
                <w:sz w:val="30"/>
                <w:szCs w:val="30"/>
              </w:rPr>
              <w:sym w:font="Wingdings" w:char="F06C"/>
            </w:r>
          </w:p>
        </w:tc>
      </w:tr>
      <w:tr w:rsidR="00D61F3F" w:rsidRPr="00D61F3F" w:rsidTr="00526BFF">
        <w:trPr>
          <w:cantSplit/>
          <w:trHeight w:val="369"/>
        </w:trPr>
        <w:tc>
          <w:tcPr>
            <w:tcW w:w="6236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</w:tcBorders>
            <w:vAlign w:val="center"/>
          </w:tcPr>
          <w:p w:rsidR="00EE487D" w:rsidRPr="003E1223" w:rsidRDefault="003E1223" w:rsidP="002F7ED0">
            <w:pPr>
              <w:rPr>
                <w:b/>
                <w:sz w:val="16"/>
                <w:szCs w:val="16"/>
              </w:rPr>
            </w:pPr>
            <w:r w:rsidRPr="003E1223">
              <w:rPr>
                <w:b/>
                <w:sz w:val="16"/>
                <w:szCs w:val="16"/>
              </w:rPr>
              <w:t>Reading Tutor Program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E487D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E972C6" w:rsidRDefault="00EA1F95" w:rsidP="00EA1F95">
            <w:pPr>
              <w:spacing w:before="10"/>
              <w:jc w:val="center"/>
              <w:rPr>
                <w:color w:val="E03C31"/>
                <w:sz w:val="16"/>
                <w:szCs w:val="16"/>
              </w:rPr>
            </w:pPr>
            <w:r w:rsidRPr="00E972C6">
              <w:rPr>
                <w:color w:val="E03C31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E972C6">
              <w:rPr>
                <w:color w:val="E03C31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E972C6">
              <w:rPr>
                <w:color w:val="E03C31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E972C6">
              <w:rPr>
                <w:color w:val="E03C31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E972C6">
              <w:rPr>
                <w:color w:val="E03C31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E972C6">
              <w:rPr>
                <w:color w:val="E03C31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E972C6">
              <w:rPr>
                <w:color w:val="E03C31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E972C6">
              <w:rPr>
                <w:color w:val="E03C31"/>
                <w:sz w:val="30"/>
                <w:szCs w:val="30"/>
              </w:rPr>
              <w:sym w:font="Wingdings" w:char="F06C"/>
            </w: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E972C6">
              <w:rPr>
                <w:color w:val="E03C31"/>
                <w:sz w:val="30"/>
                <w:szCs w:val="30"/>
              </w:rPr>
              <w:sym w:font="Wingdings" w:char="F06C"/>
            </w: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E487D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E972C6">
              <w:rPr>
                <w:color w:val="E03C31"/>
                <w:sz w:val="30"/>
                <w:szCs w:val="30"/>
              </w:rPr>
              <w:sym w:font="Wingdings" w:char="F06C"/>
            </w: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E487D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E972C6">
              <w:rPr>
                <w:color w:val="E03C31"/>
                <w:sz w:val="30"/>
                <w:szCs w:val="30"/>
              </w:rPr>
              <w:sym w:font="Wingdings" w:char="F06C"/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  <w:vAlign w:val="center"/>
          </w:tcPr>
          <w:p w:rsidR="00EE487D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E972C6">
              <w:rPr>
                <w:color w:val="E03C31"/>
                <w:sz w:val="30"/>
                <w:szCs w:val="30"/>
              </w:rPr>
              <w:sym w:font="Wingdings" w:char="F06C"/>
            </w:r>
          </w:p>
        </w:tc>
      </w:tr>
      <w:tr w:rsidR="00EA1F95" w:rsidRPr="00D61F3F" w:rsidTr="00526BFF">
        <w:trPr>
          <w:cantSplit/>
          <w:trHeight w:val="369"/>
        </w:trPr>
        <w:tc>
          <w:tcPr>
            <w:tcW w:w="6236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</w:tcBorders>
            <w:vAlign w:val="center"/>
          </w:tcPr>
          <w:p w:rsidR="00EA1F95" w:rsidRPr="003E1223" w:rsidRDefault="00510623" w:rsidP="00EA1F9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Word Attack Skills </w:t>
            </w:r>
            <w:r w:rsidR="00F47992">
              <w:rPr>
                <w:b/>
                <w:sz w:val="16"/>
                <w:szCs w:val="16"/>
              </w:rPr>
              <w:t xml:space="preserve">- </w:t>
            </w:r>
            <w:r w:rsidR="00EA1F95" w:rsidRPr="003E1223">
              <w:rPr>
                <w:b/>
                <w:sz w:val="16"/>
                <w:szCs w:val="16"/>
              </w:rPr>
              <w:t>Extension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A1F95" w:rsidRPr="00B74DD0" w:rsidRDefault="00EA1F95" w:rsidP="00EA1F95">
            <w:pPr>
              <w:spacing w:before="10"/>
              <w:jc w:val="center"/>
              <w:rPr>
                <w:color w:val="C8102E"/>
                <w:sz w:val="16"/>
                <w:szCs w:val="16"/>
              </w:rPr>
            </w:pPr>
            <w:r w:rsidRPr="00B74DD0">
              <w:rPr>
                <w:color w:val="C8102E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B74DD0">
              <w:rPr>
                <w:color w:val="C8102E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B74DD0">
              <w:rPr>
                <w:color w:val="C8102E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B74DD0">
              <w:rPr>
                <w:color w:val="C8102E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B74DD0">
              <w:rPr>
                <w:color w:val="C8102E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B74DD0">
              <w:rPr>
                <w:color w:val="C8102E"/>
                <w:sz w:val="30"/>
                <w:szCs w:val="30"/>
              </w:rPr>
              <w:sym w:font="Wingdings" w:char="F06C"/>
            </w: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A1F95" w:rsidRPr="00B74DD0" w:rsidRDefault="00EA1F95" w:rsidP="00EA1F95">
            <w:pPr>
              <w:spacing w:before="10"/>
              <w:jc w:val="center"/>
              <w:rPr>
                <w:color w:val="C8102E"/>
                <w:sz w:val="30"/>
                <w:szCs w:val="30"/>
              </w:rPr>
            </w:pPr>
            <w:r w:rsidRPr="00B74DD0">
              <w:rPr>
                <w:color w:val="C8102E"/>
                <w:sz w:val="30"/>
                <w:szCs w:val="30"/>
              </w:rPr>
              <w:sym w:font="Wingdings" w:char="F06C"/>
            </w: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B74DD0">
              <w:rPr>
                <w:color w:val="C8102E"/>
                <w:sz w:val="30"/>
                <w:szCs w:val="30"/>
              </w:rPr>
              <w:sym w:font="Wingdings" w:char="F06C"/>
            </w: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A1F95" w:rsidRPr="00B74DD0" w:rsidRDefault="00EA1F95" w:rsidP="00EA1F95">
            <w:pPr>
              <w:spacing w:before="10"/>
              <w:jc w:val="center"/>
              <w:rPr>
                <w:color w:val="C8102E"/>
                <w:sz w:val="30"/>
                <w:szCs w:val="30"/>
              </w:rPr>
            </w:pPr>
            <w:r w:rsidRPr="00B74DD0">
              <w:rPr>
                <w:color w:val="C8102E"/>
                <w:sz w:val="30"/>
                <w:szCs w:val="30"/>
              </w:rPr>
              <w:sym w:font="Wingdings" w:char="F06C"/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B74DD0">
              <w:rPr>
                <w:color w:val="C8102E"/>
                <w:sz w:val="30"/>
                <w:szCs w:val="30"/>
              </w:rPr>
              <w:sym w:font="Wingdings" w:char="F06C"/>
            </w:r>
          </w:p>
        </w:tc>
      </w:tr>
      <w:tr w:rsidR="00EA1F95" w:rsidRPr="00D61F3F" w:rsidTr="00526BFF">
        <w:trPr>
          <w:cantSplit/>
          <w:trHeight w:val="369"/>
        </w:trPr>
        <w:tc>
          <w:tcPr>
            <w:tcW w:w="6236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</w:tcBorders>
            <w:vAlign w:val="center"/>
          </w:tcPr>
          <w:p w:rsidR="00EA1F95" w:rsidRPr="003E1223" w:rsidRDefault="00EA1F95" w:rsidP="00EA1F95">
            <w:pPr>
              <w:rPr>
                <w:b/>
                <w:sz w:val="16"/>
                <w:szCs w:val="16"/>
              </w:rPr>
            </w:pPr>
            <w:r w:rsidRPr="003E1223">
              <w:rPr>
                <w:b/>
                <w:sz w:val="16"/>
                <w:szCs w:val="16"/>
              </w:rPr>
              <w:t>Spell-It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A1F95" w:rsidRPr="00B936FB" w:rsidRDefault="00EA1F95" w:rsidP="00EA1F95">
            <w:pPr>
              <w:spacing w:before="10"/>
              <w:jc w:val="center"/>
              <w:rPr>
                <w:color w:val="9B26B6"/>
                <w:sz w:val="16"/>
                <w:szCs w:val="16"/>
              </w:rPr>
            </w:pPr>
            <w:r w:rsidRPr="00B936FB">
              <w:rPr>
                <w:color w:val="9B26B6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B936FB">
              <w:rPr>
                <w:color w:val="9B26B6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A1F95" w:rsidRPr="00B936FB" w:rsidRDefault="00EA1F95" w:rsidP="00EA1F95">
            <w:pPr>
              <w:spacing w:before="10"/>
              <w:jc w:val="center"/>
              <w:rPr>
                <w:color w:val="9B26B6"/>
                <w:sz w:val="30"/>
                <w:szCs w:val="30"/>
              </w:rPr>
            </w:pPr>
            <w:r w:rsidRPr="00B936FB">
              <w:rPr>
                <w:color w:val="9B26B6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B936FB">
              <w:rPr>
                <w:color w:val="9B26B6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B936FB">
              <w:rPr>
                <w:color w:val="9B26B6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B936FB">
              <w:rPr>
                <w:color w:val="9B26B6"/>
                <w:sz w:val="30"/>
                <w:szCs w:val="30"/>
              </w:rPr>
              <w:sym w:font="Wingdings" w:char="F06C"/>
            </w: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B936FB">
              <w:rPr>
                <w:color w:val="9B26B6"/>
                <w:sz w:val="30"/>
                <w:szCs w:val="30"/>
              </w:rPr>
              <w:sym w:font="Wingdings" w:char="F06C"/>
            </w: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B936FB">
              <w:rPr>
                <w:color w:val="9B26B6"/>
                <w:sz w:val="30"/>
                <w:szCs w:val="30"/>
              </w:rPr>
              <w:sym w:font="Wingdings" w:char="F06C"/>
            </w: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B936FB">
              <w:rPr>
                <w:color w:val="9B26B6"/>
                <w:sz w:val="30"/>
                <w:szCs w:val="30"/>
              </w:rPr>
              <w:sym w:font="Wingdings" w:char="F06C"/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  <w:vAlign w:val="center"/>
          </w:tcPr>
          <w:p w:rsidR="00EA1F95" w:rsidRPr="00D61F3F" w:rsidRDefault="00EA1F95" w:rsidP="00EA1F95">
            <w:pPr>
              <w:spacing w:before="10"/>
              <w:jc w:val="center"/>
              <w:rPr>
                <w:sz w:val="16"/>
                <w:szCs w:val="16"/>
              </w:rPr>
            </w:pPr>
            <w:r w:rsidRPr="00B936FB">
              <w:rPr>
                <w:color w:val="9B26B6"/>
                <w:sz w:val="30"/>
                <w:szCs w:val="30"/>
              </w:rPr>
              <w:sym w:font="Wingdings" w:char="F06C"/>
            </w:r>
          </w:p>
        </w:tc>
      </w:tr>
      <w:tr w:rsidR="00510623" w:rsidRPr="00D61F3F" w:rsidTr="00526BFF">
        <w:trPr>
          <w:cantSplit/>
          <w:trHeight w:val="369"/>
        </w:trPr>
        <w:tc>
          <w:tcPr>
            <w:tcW w:w="6236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</w:tcBorders>
            <w:vAlign w:val="center"/>
          </w:tcPr>
          <w:p w:rsidR="00510623" w:rsidRPr="003E1223" w:rsidRDefault="00510623" w:rsidP="00510623">
            <w:pPr>
              <w:rPr>
                <w:b/>
                <w:sz w:val="16"/>
                <w:szCs w:val="16"/>
              </w:rPr>
            </w:pPr>
            <w:r w:rsidRPr="003E1223">
              <w:rPr>
                <w:b/>
                <w:sz w:val="16"/>
                <w:szCs w:val="16"/>
              </w:rPr>
              <w:t>Measuring Student Reading Progress for Schools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AB04AD" w:rsidRDefault="00510623" w:rsidP="00510623">
            <w:pPr>
              <w:spacing w:before="10"/>
              <w:jc w:val="center"/>
              <w:rPr>
                <w:color w:val="002554"/>
                <w:sz w:val="16"/>
                <w:szCs w:val="16"/>
              </w:rPr>
            </w:pPr>
            <w:r w:rsidRPr="00AB04AD">
              <w:rPr>
                <w:color w:val="002554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  <w:r w:rsidRPr="00AB04AD">
              <w:rPr>
                <w:color w:val="002554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  <w:r w:rsidRPr="00AB04AD">
              <w:rPr>
                <w:color w:val="002554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  <w:r w:rsidRPr="00AB04AD">
              <w:rPr>
                <w:color w:val="002554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  <w:r w:rsidRPr="00AB04AD">
              <w:rPr>
                <w:color w:val="002554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  <w:r w:rsidRPr="00AB04AD">
              <w:rPr>
                <w:color w:val="002554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  <w:r w:rsidRPr="00AB04AD">
              <w:rPr>
                <w:color w:val="002554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  <w:r w:rsidRPr="00AB04AD">
              <w:rPr>
                <w:color w:val="002554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  <w:r w:rsidRPr="00AB04AD">
              <w:rPr>
                <w:color w:val="002554"/>
                <w:sz w:val="30"/>
                <w:szCs w:val="30"/>
              </w:rPr>
              <w:sym w:font="Wingdings" w:char="F06C"/>
            </w: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</w:p>
        </w:tc>
      </w:tr>
      <w:tr w:rsidR="00510623" w:rsidRPr="00D61F3F" w:rsidTr="00526BFF">
        <w:trPr>
          <w:cantSplit/>
          <w:trHeight w:val="369"/>
        </w:trPr>
        <w:tc>
          <w:tcPr>
            <w:tcW w:w="6236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</w:tcBorders>
            <w:vAlign w:val="center"/>
          </w:tcPr>
          <w:p w:rsidR="00510623" w:rsidRPr="003E1223" w:rsidRDefault="00510623" w:rsidP="00510623">
            <w:pPr>
              <w:rPr>
                <w:b/>
                <w:sz w:val="16"/>
                <w:szCs w:val="16"/>
              </w:rPr>
            </w:pPr>
            <w:r w:rsidRPr="003E1223">
              <w:rPr>
                <w:b/>
                <w:sz w:val="16"/>
                <w:szCs w:val="16"/>
              </w:rPr>
              <w:t>Positive Teaching</w:t>
            </w: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766989" w:rsidRDefault="00510623" w:rsidP="00510623">
            <w:pPr>
              <w:spacing w:before="10"/>
              <w:jc w:val="center"/>
              <w:rPr>
                <w:color w:val="00AB8E"/>
                <w:sz w:val="16"/>
                <w:szCs w:val="16"/>
              </w:rPr>
            </w:pPr>
            <w:r w:rsidRPr="00766989">
              <w:rPr>
                <w:color w:val="00AB8E"/>
                <w:sz w:val="30"/>
                <w:szCs w:val="30"/>
              </w:rPr>
              <w:sym w:font="Wingdings" w:char="F06C"/>
            </w:r>
          </w:p>
        </w:tc>
        <w:tc>
          <w:tcPr>
            <w:tcW w:w="45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  <w:r w:rsidRPr="00766989">
              <w:rPr>
                <w:color w:val="00AB8E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  <w:r w:rsidRPr="00766989">
              <w:rPr>
                <w:color w:val="00AB8E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  <w:r w:rsidRPr="00766989">
              <w:rPr>
                <w:color w:val="00AB8E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  <w:r w:rsidRPr="00766989">
              <w:rPr>
                <w:color w:val="00AB8E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  <w:r w:rsidRPr="00766989">
              <w:rPr>
                <w:color w:val="00AB8E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766989" w:rsidRDefault="00510623" w:rsidP="00510623">
            <w:pPr>
              <w:spacing w:before="10"/>
              <w:jc w:val="center"/>
              <w:rPr>
                <w:color w:val="00AB8E"/>
                <w:sz w:val="30"/>
                <w:szCs w:val="30"/>
              </w:rPr>
            </w:pPr>
            <w:r w:rsidRPr="00766989">
              <w:rPr>
                <w:color w:val="00AB8E"/>
                <w:sz w:val="30"/>
                <w:szCs w:val="30"/>
              </w:rPr>
              <w:sym w:font="Wingdings" w:char="F06C"/>
            </w: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F2F2F2" w:themeFill="background1" w:themeFillShade="F2"/>
            <w:vAlign w:val="center"/>
          </w:tcPr>
          <w:p w:rsidR="00510623" w:rsidRPr="00D61F3F" w:rsidRDefault="00510623" w:rsidP="00510623">
            <w:pPr>
              <w:spacing w:before="10"/>
              <w:jc w:val="center"/>
              <w:rPr>
                <w:sz w:val="16"/>
                <w:szCs w:val="16"/>
              </w:rPr>
            </w:pPr>
          </w:p>
        </w:tc>
      </w:tr>
    </w:tbl>
    <w:p w:rsidR="00513CE5" w:rsidRDefault="00513CE5" w:rsidP="00EA1F95"/>
    <w:sectPr w:rsidR="00513CE5" w:rsidSect="003F5514">
      <w:headerReference w:type="default" r:id="rId8"/>
      <w:footerReference w:type="default" r:id="rId9"/>
      <w:pgSz w:w="16840" w:h="11900" w:orient="landscape"/>
      <w:pgMar w:top="1559" w:right="567" w:bottom="709" w:left="567" w:header="408" w:footer="53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C45" w:rsidRDefault="00096C45">
      <w:r>
        <w:separator/>
      </w:r>
    </w:p>
  </w:endnote>
  <w:endnote w:type="continuationSeparator" w:id="0">
    <w:p w:rsidR="00096C45" w:rsidRDefault="00096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37A" w:rsidRPr="000A32FB" w:rsidRDefault="0037437A" w:rsidP="000A32FB">
    <w:pPr>
      <w:pStyle w:val="Footer"/>
      <w:tabs>
        <w:tab w:val="clear" w:pos="4513"/>
        <w:tab w:val="clear" w:pos="9026"/>
        <w:tab w:val="right" w:pos="15706"/>
      </w:tabs>
      <w:spacing w:before="240"/>
      <w:rPr>
        <w:color w:val="D63E32"/>
      </w:rPr>
    </w:pPr>
    <w:r w:rsidRPr="000A32FB">
      <w:rPr>
        <w:color w:val="D63E32"/>
      </w:rPr>
      <w:t>MultiLit is a research initiative of Macquarie University</w:t>
    </w:r>
    <w:r>
      <w:rPr>
        <w:color w:val="D63E32"/>
      </w:rPr>
      <w:tab/>
    </w:r>
    <w:r w:rsidRPr="000A32FB">
      <w:rPr>
        <w:color w:val="D63E32"/>
      </w:rPr>
      <w:t>Registration: multilit@multilit.com | Ph</w:t>
    </w:r>
    <w:r>
      <w:rPr>
        <w:color w:val="D63E32"/>
      </w:rPr>
      <w:t>one</w:t>
    </w:r>
    <w:r w:rsidRPr="000A32FB">
      <w:rPr>
        <w:color w:val="D63E32"/>
      </w:rPr>
      <w:t>: 1300 559 919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C45" w:rsidRDefault="00096C45">
      <w:r>
        <w:separator/>
      </w:r>
    </w:p>
  </w:footnote>
  <w:footnote w:type="continuationSeparator" w:id="0">
    <w:p w:rsidR="00096C45" w:rsidRDefault="00096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37A" w:rsidRPr="000A32FB" w:rsidRDefault="0037437A" w:rsidP="000A32FB">
    <w:pPr>
      <w:rPr>
        <w:color w:val="003F6E"/>
        <w:sz w:val="32"/>
        <w:szCs w:val="32"/>
      </w:rPr>
    </w:pPr>
    <w:r>
      <w:rPr>
        <w:noProof/>
        <w:sz w:val="32"/>
        <w:szCs w:val="32"/>
        <w:lang w:val="en-AU" w:eastAsia="en-AU"/>
      </w:rPr>
      <w:drawing>
        <wp:anchor distT="0" distB="0" distL="114300" distR="114300" simplePos="0" relativeHeight="251660288" behindDoc="1" locked="0" layoutInCell="1" allowOverlap="1" wp14:anchorId="146AD21D" wp14:editId="610B6718">
          <wp:simplePos x="0" y="0"/>
          <wp:positionH relativeFrom="margin">
            <wp:align>right</wp:align>
          </wp:positionH>
          <wp:positionV relativeFrom="paragraph">
            <wp:posOffset>99060</wp:posOffset>
          </wp:positionV>
          <wp:extent cx="1295400" cy="538348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- PMS7462  PMS7417 CMY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5383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A32FB">
      <w:rPr>
        <w:b/>
        <w:color w:val="003F6E"/>
        <w:sz w:val="32"/>
        <w:szCs w:val="32"/>
      </w:rPr>
      <w:t>Professional Development Workshop Calendar</w:t>
    </w:r>
    <w:r w:rsidR="00D17914">
      <w:rPr>
        <w:b/>
        <w:color w:val="003F6E"/>
        <w:sz w:val="32"/>
        <w:szCs w:val="32"/>
      </w:rPr>
      <w:t xml:space="preserve"> for Perth (WA)</w:t>
    </w:r>
  </w:p>
  <w:p w:rsidR="0037437A" w:rsidRPr="000A32FB" w:rsidRDefault="007F30D2" w:rsidP="000A32FB">
    <w:pPr>
      <w:rPr>
        <w:color w:val="003F6E"/>
        <w:sz w:val="24"/>
        <w:szCs w:val="24"/>
      </w:rPr>
    </w:pPr>
    <w:r>
      <w:rPr>
        <w:color w:val="003F6E"/>
        <w:sz w:val="24"/>
        <w:szCs w:val="24"/>
      </w:rPr>
      <w:t xml:space="preserve">January </w:t>
    </w:r>
    <w:r w:rsidR="0037437A">
      <w:rPr>
        <w:color w:val="003F6E"/>
        <w:sz w:val="24"/>
        <w:szCs w:val="24"/>
      </w:rPr>
      <w:t xml:space="preserve">to June </w:t>
    </w:r>
    <w:r w:rsidR="0037437A" w:rsidRPr="000A32FB">
      <w:rPr>
        <w:color w:val="003F6E"/>
        <w:sz w:val="24"/>
        <w:szCs w:val="24"/>
      </w:rPr>
      <w:t>201</w:t>
    </w:r>
    <w:r w:rsidR="0037437A">
      <w:rPr>
        <w:color w:val="003F6E"/>
        <w:sz w:val="24"/>
        <w:szCs w:val="24"/>
      </w:rPr>
      <w:t>8</w:t>
    </w:r>
  </w:p>
  <w:p w:rsidR="0037437A" w:rsidRPr="003F5514" w:rsidRDefault="0037437A" w:rsidP="000A32FB">
    <w:pPr>
      <w:pStyle w:val="Footer"/>
      <w:tabs>
        <w:tab w:val="clear" w:pos="4513"/>
        <w:tab w:val="clear" w:pos="9026"/>
      </w:tabs>
      <w:spacing w:before="120" w:after="480"/>
      <w:rPr>
        <w:sz w:val="16"/>
        <w:szCs w:val="16"/>
      </w:rPr>
    </w:pPr>
    <w:r w:rsidRPr="003F5514">
      <w:rPr>
        <w:sz w:val="16"/>
        <w:szCs w:val="16"/>
      </w:rPr>
      <w:t xml:space="preserve">Last Updated: </w:t>
    </w:r>
    <w:r w:rsidRPr="003F5514">
      <w:rPr>
        <w:sz w:val="16"/>
        <w:szCs w:val="16"/>
      </w:rPr>
      <w:fldChar w:fldCharType="begin"/>
    </w:r>
    <w:r w:rsidRPr="003F5514">
      <w:rPr>
        <w:sz w:val="16"/>
        <w:szCs w:val="16"/>
      </w:rPr>
      <w:instrText xml:space="preserve"> SAVEDATE  \@ "dd MMMM yyyy"  \* MERGEFORMAT </w:instrText>
    </w:r>
    <w:r w:rsidRPr="003F5514">
      <w:rPr>
        <w:sz w:val="16"/>
        <w:szCs w:val="16"/>
      </w:rPr>
      <w:fldChar w:fldCharType="separate"/>
    </w:r>
    <w:r w:rsidR="00730797">
      <w:rPr>
        <w:noProof/>
        <w:sz w:val="16"/>
        <w:szCs w:val="16"/>
      </w:rPr>
      <w:t>18 October 2017</w:t>
    </w:r>
    <w:r w:rsidRPr="003F5514">
      <w:rPr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177E8"/>
    <w:multiLevelType w:val="hybridMultilevel"/>
    <w:tmpl w:val="BABC67CC"/>
    <w:lvl w:ilvl="0" w:tplc="99C45A8E">
      <w:start w:val="1"/>
      <w:numFmt w:val="decimal"/>
      <w:lvlText w:val="%1"/>
      <w:lvlJc w:val="left"/>
      <w:pPr>
        <w:ind w:left="174" w:hanging="117"/>
      </w:pPr>
      <w:rPr>
        <w:rFonts w:ascii="Arial" w:eastAsia="Arial" w:hAnsi="Arial" w:cs="Arial" w:hint="default"/>
        <w:w w:val="99"/>
        <w:sz w:val="14"/>
        <w:szCs w:val="14"/>
      </w:rPr>
    </w:lvl>
    <w:lvl w:ilvl="1" w:tplc="7D50DEDE">
      <w:start w:val="1"/>
      <w:numFmt w:val="bullet"/>
      <w:lvlText w:val="•"/>
      <w:lvlJc w:val="left"/>
      <w:pPr>
        <w:ind w:left="300" w:hanging="117"/>
      </w:pPr>
      <w:rPr>
        <w:rFonts w:hint="default"/>
      </w:rPr>
    </w:lvl>
    <w:lvl w:ilvl="2" w:tplc="6D4C735E">
      <w:start w:val="1"/>
      <w:numFmt w:val="bullet"/>
      <w:lvlText w:val="•"/>
      <w:lvlJc w:val="left"/>
      <w:pPr>
        <w:ind w:left="354" w:hanging="117"/>
      </w:pPr>
      <w:rPr>
        <w:rFonts w:hint="default"/>
      </w:rPr>
    </w:lvl>
    <w:lvl w:ilvl="3" w:tplc="5E9269BA">
      <w:start w:val="1"/>
      <w:numFmt w:val="bullet"/>
      <w:lvlText w:val="•"/>
      <w:lvlJc w:val="left"/>
      <w:pPr>
        <w:ind w:left="409" w:hanging="117"/>
      </w:pPr>
      <w:rPr>
        <w:rFonts w:hint="default"/>
      </w:rPr>
    </w:lvl>
    <w:lvl w:ilvl="4" w:tplc="80CA242A">
      <w:start w:val="1"/>
      <w:numFmt w:val="bullet"/>
      <w:lvlText w:val="•"/>
      <w:lvlJc w:val="left"/>
      <w:pPr>
        <w:ind w:left="463" w:hanging="117"/>
      </w:pPr>
      <w:rPr>
        <w:rFonts w:hint="default"/>
      </w:rPr>
    </w:lvl>
    <w:lvl w:ilvl="5" w:tplc="A9AA8022">
      <w:start w:val="1"/>
      <w:numFmt w:val="bullet"/>
      <w:lvlText w:val="•"/>
      <w:lvlJc w:val="left"/>
      <w:pPr>
        <w:ind w:left="518" w:hanging="117"/>
      </w:pPr>
      <w:rPr>
        <w:rFonts w:hint="default"/>
      </w:rPr>
    </w:lvl>
    <w:lvl w:ilvl="6" w:tplc="3EACB808">
      <w:start w:val="1"/>
      <w:numFmt w:val="bullet"/>
      <w:lvlText w:val="•"/>
      <w:lvlJc w:val="left"/>
      <w:pPr>
        <w:ind w:left="572" w:hanging="117"/>
      </w:pPr>
      <w:rPr>
        <w:rFonts w:hint="default"/>
      </w:rPr>
    </w:lvl>
    <w:lvl w:ilvl="7" w:tplc="9488B78E">
      <w:start w:val="1"/>
      <w:numFmt w:val="bullet"/>
      <w:lvlText w:val="•"/>
      <w:lvlJc w:val="left"/>
      <w:pPr>
        <w:ind w:left="627" w:hanging="117"/>
      </w:pPr>
      <w:rPr>
        <w:rFonts w:hint="default"/>
      </w:rPr>
    </w:lvl>
    <w:lvl w:ilvl="8" w:tplc="6FB03672">
      <w:start w:val="1"/>
      <w:numFmt w:val="bullet"/>
      <w:lvlText w:val="•"/>
      <w:lvlJc w:val="left"/>
      <w:pPr>
        <w:ind w:left="681" w:hanging="11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C35"/>
    <w:rsid w:val="00001C2B"/>
    <w:rsid w:val="00007439"/>
    <w:rsid w:val="00020A5D"/>
    <w:rsid w:val="000229BA"/>
    <w:rsid w:val="00023DBF"/>
    <w:rsid w:val="000251AF"/>
    <w:rsid w:val="00026A70"/>
    <w:rsid w:val="00033E6E"/>
    <w:rsid w:val="000340F3"/>
    <w:rsid w:val="00042ED3"/>
    <w:rsid w:val="00044802"/>
    <w:rsid w:val="000463A5"/>
    <w:rsid w:val="000464F3"/>
    <w:rsid w:val="000468DC"/>
    <w:rsid w:val="00050893"/>
    <w:rsid w:val="000525FA"/>
    <w:rsid w:val="00054C49"/>
    <w:rsid w:val="00054CC6"/>
    <w:rsid w:val="00062D55"/>
    <w:rsid w:val="00064291"/>
    <w:rsid w:val="000648B5"/>
    <w:rsid w:val="00075A17"/>
    <w:rsid w:val="000770ED"/>
    <w:rsid w:val="00081CC5"/>
    <w:rsid w:val="0008682F"/>
    <w:rsid w:val="00087DD1"/>
    <w:rsid w:val="0009593C"/>
    <w:rsid w:val="000960F9"/>
    <w:rsid w:val="00096C45"/>
    <w:rsid w:val="000A014C"/>
    <w:rsid w:val="000A1F36"/>
    <w:rsid w:val="000A293E"/>
    <w:rsid w:val="000A32FB"/>
    <w:rsid w:val="000A3B5D"/>
    <w:rsid w:val="000A5ABB"/>
    <w:rsid w:val="000A7118"/>
    <w:rsid w:val="000C65A5"/>
    <w:rsid w:val="000D106D"/>
    <w:rsid w:val="000D2062"/>
    <w:rsid w:val="000D63B2"/>
    <w:rsid w:val="000E13E2"/>
    <w:rsid w:val="000E1DA9"/>
    <w:rsid w:val="000E1E3C"/>
    <w:rsid w:val="000E2EB2"/>
    <w:rsid w:val="000E3EEE"/>
    <w:rsid w:val="000E4D78"/>
    <w:rsid w:val="000F391C"/>
    <w:rsid w:val="000F4616"/>
    <w:rsid w:val="000F489F"/>
    <w:rsid w:val="00100B7B"/>
    <w:rsid w:val="00106A9E"/>
    <w:rsid w:val="001100B3"/>
    <w:rsid w:val="00110756"/>
    <w:rsid w:val="0011145A"/>
    <w:rsid w:val="0011197F"/>
    <w:rsid w:val="00112BE8"/>
    <w:rsid w:val="00114122"/>
    <w:rsid w:val="00117EEB"/>
    <w:rsid w:val="00124BE2"/>
    <w:rsid w:val="0013382F"/>
    <w:rsid w:val="0015095D"/>
    <w:rsid w:val="00154CF7"/>
    <w:rsid w:val="00155615"/>
    <w:rsid w:val="00156FFD"/>
    <w:rsid w:val="001571C8"/>
    <w:rsid w:val="00157211"/>
    <w:rsid w:val="00157267"/>
    <w:rsid w:val="00161B57"/>
    <w:rsid w:val="00162AA8"/>
    <w:rsid w:val="00163407"/>
    <w:rsid w:val="001667BC"/>
    <w:rsid w:val="00172111"/>
    <w:rsid w:val="0017387C"/>
    <w:rsid w:val="00187D9E"/>
    <w:rsid w:val="00191D31"/>
    <w:rsid w:val="00194774"/>
    <w:rsid w:val="001A092E"/>
    <w:rsid w:val="001A1F63"/>
    <w:rsid w:val="001A6638"/>
    <w:rsid w:val="001D04CA"/>
    <w:rsid w:val="001D5C47"/>
    <w:rsid w:val="001D74A8"/>
    <w:rsid w:val="001E108C"/>
    <w:rsid w:val="001E10C9"/>
    <w:rsid w:val="001F2732"/>
    <w:rsid w:val="001F4F67"/>
    <w:rsid w:val="001F6BEF"/>
    <w:rsid w:val="00202906"/>
    <w:rsid w:val="0020661F"/>
    <w:rsid w:val="00206DDE"/>
    <w:rsid w:val="0021216E"/>
    <w:rsid w:val="00216AE7"/>
    <w:rsid w:val="00220289"/>
    <w:rsid w:val="002227C8"/>
    <w:rsid w:val="002241E5"/>
    <w:rsid w:val="00231262"/>
    <w:rsid w:val="00231ACD"/>
    <w:rsid w:val="00236606"/>
    <w:rsid w:val="0024107B"/>
    <w:rsid w:val="002534C0"/>
    <w:rsid w:val="002534F9"/>
    <w:rsid w:val="00253F68"/>
    <w:rsid w:val="0025633D"/>
    <w:rsid w:val="00256BCC"/>
    <w:rsid w:val="002641DE"/>
    <w:rsid w:val="00266620"/>
    <w:rsid w:val="00271381"/>
    <w:rsid w:val="00277088"/>
    <w:rsid w:val="00277168"/>
    <w:rsid w:val="00277D1F"/>
    <w:rsid w:val="00280538"/>
    <w:rsid w:val="002912B0"/>
    <w:rsid w:val="00291330"/>
    <w:rsid w:val="00292D0F"/>
    <w:rsid w:val="00293144"/>
    <w:rsid w:val="002946AF"/>
    <w:rsid w:val="00295284"/>
    <w:rsid w:val="002A1563"/>
    <w:rsid w:val="002A458C"/>
    <w:rsid w:val="002A72B3"/>
    <w:rsid w:val="002B2489"/>
    <w:rsid w:val="002B5286"/>
    <w:rsid w:val="002B5605"/>
    <w:rsid w:val="002C1C29"/>
    <w:rsid w:val="002C38DE"/>
    <w:rsid w:val="002D0EC9"/>
    <w:rsid w:val="002D136A"/>
    <w:rsid w:val="002D650C"/>
    <w:rsid w:val="002E05CB"/>
    <w:rsid w:val="002E5320"/>
    <w:rsid w:val="002E6890"/>
    <w:rsid w:val="002F07FC"/>
    <w:rsid w:val="002F0E8F"/>
    <w:rsid w:val="002F571F"/>
    <w:rsid w:val="002F5D37"/>
    <w:rsid w:val="002F7ED0"/>
    <w:rsid w:val="00302E97"/>
    <w:rsid w:val="00302FB2"/>
    <w:rsid w:val="00307D71"/>
    <w:rsid w:val="0031018D"/>
    <w:rsid w:val="003150DB"/>
    <w:rsid w:val="00315C76"/>
    <w:rsid w:val="0032099D"/>
    <w:rsid w:val="00325148"/>
    <w:rsid w:val="0032618B"/>
    <w:rsid w:val="00330761"/>
    <w:rsid w:val="0033140D"/>
    <w:rsid w:val="00333271"/>
    <w:rsid w:val="0033673E"/>
    <w:rsid w:val="00337AFE"/>
    <w:rsid w:val="00343205"/>
    <w:rsid w:val="00344BF7"/>
    <w:rsid w:val="00354C17"/>
    <w:rsid w:val="00355BD5"/>
    <w:rsid w:val="00356405"/>
    <w:rsid w:val="00361F15"/>
    <w:rsid w:val="00362B1D"/>
    <w:rsid w:val="00362B47"/>
    <w:rsid w:val="00366194"/>
    <w:rsid w:val="00366D97"/>
    <w:rsid w:val="00370839"/>
    <w:rsid w:val="00373C5D"/>
    <w:rsid w:val="00373D19"/>
    <w:rsid w:val="00373EA8"/>
    <w:rsid w:val="003740F9"/>
    <w:rsid w:val="0037437A"/>
    <w:rsid w:val="0037546C"/>
    <w:rsid w:val="00376543"/>
    <w:rsid w:val="00376A77"/>
    <w:rsid w:val="00382C5D"/>
    <w:rsid w:val="00385240"/>
    <w:rsid w:val="00385EBD"/>
    <w:rsid w:val="003865A6"/>
    <w:rsid w:val="0038757D"/>
    <w:rsid w:val="00392305"/>
    <w:rsid w:val="0039290B"/>
    <w:rsid w:val="003A35F1"/>
    <w:rsid w:val="003B4489"/>
    <w:rsid w:val="003B582B"/>
    <w:rsid w:val="003C3255"/>
    <w:rsid w:val="003C363A"/>
    <w:rsid w:val="003C67AB"/>
    <w:rsid w:val="003D55EB"/>
    <w:rsid w:val="003D5BD1"/>
    <w:rsid w:val="003E1223"/>
    <w:rsid w:val="003E2A8B"/>
    <w:rsid w:val="003E348C"/>
    <w:rsid w:val="003E7179"/>
    <w:rsid w:val="003F0152"/>
    <w:rsid w:val="003F1F48"/>
    <w:rsid w:val="003F5514"/>
    <w:rsid w:val="003F7BB8"/>
    <w:rsid w:val="00403B85"/>
    <w:rsid w:val="00404DBA"/>
    <w:rsid w:val="00412202"/>
    <w:rsid w:val="0042029C"/>
    <w:rsid w:val="00420C17"/>
    <w:rsid w:val="00420CF9"/>
    <w:rsid w:val="00423AA1"/>
    <w:rsid w:val="00423C17"/>
    <w:rsid w:val="00435BC0"/>
    <w:rsid w:val="00440B76"/>
    <w:rsid w:val="004441FD"/>
    <w:rsid w:val="004450CC"/>
    <w:rsid w:val="00450129"/>
    <w:rsid w:val="00451824"/>
    <w:rsid w:val="00456BEA"/>
    <w:rsid w:val="004573CA"/>
    <w:rsid w:val="0046173D"/>
    <w:rsid w:val="004659C5"/>
    <w:rsid w:val="00466DCB"/>
    <w:rsid w:val="00471C12"/>
    <w:rsid w:val="00476C3C"/>
    <w:rsid w:val="00476D5A"/>
    <w:rsid w:val="00477639"/>
    <w:rsid w:val="004803C3"/>
    <w:rsid w:val="00484B27"/>
    <w:rsid w:val="00486981"/>
    <w:rsid w:val="00486DDA"/>
    <w:rsid w:val="004903C9"/>
    <w:rsid w:val="0049250D"/>
    <w:rsid w:val="00492C1E"/>
    <w:rsid w:val="00495704"/>
    <w:rsid w:val="004A319A"/>
    <w:rsid w:val="004A3C52"/>
    <w:rsid w:val="004A4347"/>
    <w:rsid w:val="004A573D"/>
    <w:rsid w:val="004A581D"/>
    <w:rsid w:val="004A6853"/>
    <w:rsid w:val="004B1121"/>
    <w:rsid w:val="004B2450"/>
    <w:rsid w:val="004B5B74"/>
    <w:rsid w:val="004B5FD5"/>
    <w:rsid w:val="004C30DA"/>
    <w:rsid w:val="004C44AB"/>
    <w:rsid w:val="004C55C1"/>
    <w:rsid w:val="004D0F59"/>
    <w:rsid w:val="004D4CF3"/>
    <w:rsid w:val="004D4E64"/>
    <w:rsid w:val="004D7208"/>
    <w:rsid w:val="004E0133"/>
    <w:rsid w:val="004E286C"/>
    <w:rsid w:val="004F2E10"/>
    <w:rsid w:val="00503559"/>
    <w:rsid w:val="00510011"/>
    <w:rsid w:val="00510623"/>
    <w:rsid w:val="00513355"/>
    <w:rsid w:val="00513CE5"/>
    <w:rsid w:val="0051524E"/>
    <w:rsid w:val="0052216C"/>
    <w:rsid w:val="00522B3A"/>
    <w:rsid w:val="00526BFF"/>
    <w:rsid w:val="00527EC3"/>
    <w:rsid w:val="00531131"/>
    <w:rsid w:val="00546F62"/>
    <w:rsid w:val="00551F47"/>
    <w:rsid w:val="00552B99"/>
    <w:rsid w:val="005533C5"/>
    <w:rsid w:val="0055453A"/>
    <w:rsid w:val="0056349B"/>
    <w:rsid w:val="00564E72"/>
    <w:rsid w:val="00567915"/>
    <w:rsid w:val="00573832"/>
    <w:rsid w:val="00576D34"/>
    <w:rsid w:val="00583843"/>
    <w:rsid w:val="00584D3D"/>
    <w:rsid w:val="00592CF5"/>
    <w:rsid w:val="00594A65"/>
    <w:rsid w:val="005962A7"/>
    <w:rsid w:val="005A454B"/>
    <w:rsid w:val="005A64A7"/>
    <w:rsid w:val="005B0002"/>
    <w:rsid w:val="005B0C31"/>
    <w:rsid w:val="005B2255"/>
    <w:rsid w:val="005B2D83"/>
    <w:rsid w:val="005B37F6"/>
    <w:rsid w:val="005B4205"/>
    <w:rsid w:val="005C22AB"/>
    <w:rsid w:val="005C2492"/>
    <w:rsid w:val="005C2540"/>
    <w:rsid w:val="005C598E"/>
    <w:rsid w:val="005D0A50"/>
    <w:rsid w:val="005D28A3"/>
    <w:rsid w:val="005D31A8"/>
    <w:rsid w:val="005D560D"/>
    <w:rsid w:val="005D7B84"/>
    <w:rsid w:val="005E2700"/>
    <w:rsid w:val="005E404D"/>
    <w:rsid w:val="005E66A9"/>
    <w:rsid w:val="005E6A00"/>
    <w:rsid w:val="005F00EA"/>
    <w:rsid w:val="005F2251"/>
    <w:rsid w:val="005F28D4"/>
    <w:rsid w:val="005F4466"/>
    <w:rsid w:val="0060598E"/>
    <w:rsid w:val="00606755"/>
    <w:rsid w:val="00611B11"/>
    <w:rsid w:val="0061658E"/>
    <w:rsid w:val="00617EC9"/>
    <w:rsid w:val="006233AE"/>
    <w:rsid w:val="00631E4C"/>
    <w:rsid w:val="006322FD"/>
    <w:rsid w:val="0063668E"/>
    <w:rsid w:val="00637881"/>
    <w:rsid w:val="00646688"/>
    <w:rsid w:val="006466D5"/>
    <w:rsid w:val="00646FD0"/>
    <w:rsid w:val="006505DC"/>
    <w:rsid w:val="0065073C"/>
    <w:rsid w:val="0065169A"/>
    <w:rsid w:val="00651B67"/>
    <w:rsid w:val="006527E1"/>
    <w:rsid w:val="00653034"/>
    <w:rsid w:val="00655A5C"/>
    <w:rsid w:val="00655E00"/>
    <w:rsid w:val="00656761"/>
    <w:rsid w:val="00657CF6"/>
    <w:rsid w:val="006600A1"/>
    <w:rsid w:val="006618B4"/>
    <w:rsid w:val="00663BDB"/>
    <w:rsid w:val="00664AC9"/>
    <w:rsid w:val="00670BC0"/>
    <w:rsid w:val="00675F7F"/>
    <w:rsid w:val="00677187"/>
    <w:rsid w:val="00683EAB"/>
    <w:rsid w:val="00691280"/>
    <w:rsid w:val="00694363"/>
    <w:rsid w:val="006967A4"/>
    <w:rsid w:val="006974FF"/>
    <w:rsid w:val="006A11AF"/>
    <w:rsid w:val="006A2037"/>
    <w:rsid w:val="006A3A67"/>
    <w:rsid w:val="006A3A83"/>
    <w:rsid w:val="006A4D4F"/>
    <w:rsid w:val="006B3292"/>
    <w:rsid w:val="006C278F"/>
    <w:rsid w:val="006C5C2E"/>
    <w:rsid w:val="006C7389"/>
    <w:rsid w:val="006D1BA4"/>
    <w:rsid w:val="006D6AED"/>
    <w:rsid w:val="006D758E"/>
    <w:rsid w:val="006E0203"/>
    <w:rsid w:val="006E586A"/>
    <w:rsid w:val="006E5EEA"/>
    <w:rsid w:val="006E717F"/>
    <w:rsid w:val="006E7B55"/>
    <w:rsid w:val="006F2D32"/>
    <w:rsid w:val="006F2FF8"/>
    <w:rsid w:val="006F3B61"/>
    <w:rsid w:val="006F3E0C"/>
    <w:rsid w:val="006F6074"/>
    <w:rsid w:val="0070026C"/>
    <w:rsid w:val="00702E1F"/>
    <w:rsid w:val="00705B4D"/>
    <w:rsid w:val="00707445"/>
    <w:rsid w:val="00715577"/>
    <w:rsid w:val="00715A11"/>
    <w:rsid w:val="00730797"/>
    <w:rsid w:val="0073133C"/>
    <w:rsid w:val="00733455"/>
    <w:rsid w:val="00733A7F"/>
    <w:rsid w:val="00735C8A"/>
    <w:rsid w:val="007377D6"/>
    <w:rsid w:val="00741FC0"/>
    <w:rsid w:val="00744BA6"/>
    <w:rsid w:val="0074693E"/>
    <w:rsid w:val="00746F55"/>
    <w:rsid w:val="00751221"/>
    <w:rsid w:val="00756BBD"/>
    <w:rsid w:val="0076215B"/>
    <w:rsid w:val="00765061"/>
    <w:rsid w:val="00766989"/>
    <w:rsid w:val="00780B04"/>
    <w:rsid w:val="00786195"/>
    <w:rsid w:val="00793BD2"/>
    <w:rsid w:val="007A602E"/>
    <w:rsid w:val="007A6AF0"/>
    <w:rsid w:val="007B0411"/>
    <w:rsid w:val="007B56F2"/>
    <w:rsid w:val="007B5994"/>
    <w:rsid w:val="007B721B"/>
    <w:rsid w:val="007C19E0"/>
    <w:rsid w:val="007C4C0A"/>
    <w:rsid w:val="007E1AFA"/>
    <w:rsid w:val="007E2AB6"/>
    <w:rsid w:val="007E62C9"/>
    <w:rsid w:val="007F2154"/>
    <w:rsid w:val="007F30D2"/>
    <w:rsid w:val="007F3194"/>
    <w:rsid w:val="007F353F"/>
    <w:rsid w:val="007F39F6"/>
    <w:rsid w:val="007F4A30"/>
    <w:rsid w:val="007F63EF"/>
    <w:rsid w:val="00803E62"/>
    <w:rsid w:val="00805BEB"/>
    <w:rsid w:val="00807BFE"/>
    <w:rsid w:val="008100EA"/>
    <w:rsid w:val="00810F8B"/>
    <w:rsid w:val="00816033"/>
    <w:rsid w:val="00816149"/>
    <w:rsid w:val="008166B6"/>
    <w:rsid w:val="00827FEE"/>
    <w:rsid w:val="008300FA"/>
    <w:rsid w:val="008309AB"/>
    <w:rsid w:val="00840511"/>
    <w:rsid w:val="008452A8"/>
    <w:rsid w:val="00847A71"/>
    <w:rsid w:val="00857DCD"/>
    <w:rsid w:val="008616AC"/>
    <w:rsid w:val="00863336"/>
    <w:rsid w:val="00865548"/>
    <w:rsid w:val="00875193"/>
    <w:rsid w:val="00875410"/>
    <w:rsid w:val="00876457"/>
    <w:rsid w:val="00881DE7"/>
    <w:rsid w:val="00885490"/>
    <w:rsid w:val="008854D0"/>
    <w:rsid w:val="008955DD"/>
    <w:rsid w:val="008A17A3"/>
    <w:rsid w:val="008A1A17"/>
    <w:rsid w:val="008A1FD9"/>
    <w:rsid w:val="008A2D68"/>
    <w:rsid w:val="008A589C"/>
    <w:rsid w:val="008B01BC"/>
    <w:rsid w:val="008B08DF"/>
    <w:rsid w:val="008B151F"/>
    <w:rsid w:val="008B1F19"/>
    <w:rsid w:val="008B22F3"/>
    <w:rsid w:val="008B2458"/>
    <w:rsid w:val="008B5070"/>
    <w:rsid w:val="008B7606"/>
    <w:rsid w:val="008C03F7"/>
    <w:rsid w:val="008C317E"/>
    <w:rsid w:val="008C36E7"/>
    <w:rsid w:val="008C4490"/>
    <w:rsid w:val="008C7150"/>
    <w:rsid w:val="008D0A41"/>
    <w:rsid w:val="008D1E7F"/>
    <w:rsid w:val="008D4643"/>
    <w:rsid w:val="008D550D"/>
    <w:rsid w:val="008D7E73"/>
    <w:rsid w:val="008E78D8"/>
    <w:rsid w:val="008F23DA"/>
    <w:rsid w:val="008F3C0E"/>
    <w:rsid w:val="008F4922"/>
    <w:rsid w:val="008F5F14"/>
    <w:rsid w:val="008F6F52"/>
    <w:rsid w:val="00903089"/>
    <w:rsid w:val="00904201"/>
    <w:rsid w:val="00905AE5"/>
    <w:rsid w:val="00914A33"/>
    <w:rsid w:val="009206D4"/>
    <w:rsid w:val="00921FE5"/>
    <w:rsid w:val="00922231"/>
    <w:rsid w:val="00925B14"/>
    <w:rsid w:val="009330C1"/>
    <w:rsid w:val="00933575"/>
    <w:rsid w:val="00940623"/>
    <w:rsid w:val="00940B83"/>
    <w:rsid w:val="0094631B"/>
    <w:rsid w:val="00947106"/>
    <w:rsid w:val="00954F09"/>
    <w:rsid w:val="009557A3"/>
    <w:rsid w:val="00962CF6"/>
    <w:rsid w:val="009709C2"/>
    <w:rsid w:val="00981EC8"/>
    <w:rsid w:val="0098358D"/>
    <w:rsid w:val="009845C6"/>
    <w:rsid w:val="00984DBD"/>
    <w:rsid w:val="009856C3"/>
    <w:rsid w:val="009945FE"/>
    <w:rsid w:val="009A125A"/>
    <w:rsid w:val="009B074E"/>
    <w:rsid w:val="009B0A40"/>
    <w:rsid w:val="009B5323"/>
    <w:rsid w:val="009B68FE"/>
    <w:rsid w:val="009B6D0F"/>
    <w:rsid w:val="009C52AC"/>
    <w:rsid w:val="009C76B5"/>
    <w:rsid w:val="009D4741"/>
    <w:rsid w:val="009D5429"/>
    <w:rsid w:val="009D7E77"/>
    <w:rsid w:val="009E3512"/>
    <w:rsid w:val="009E4FBE"/>
    <w:rsid w:val="009E531E"/>
    <w:rsid w:val="009E7832"/>
    <w:rsid w:val="009E7E1E"/>
    <w:rsid w:val="009F46F1"/>
    <w:rsid w:val="00A0006A"/>
    <w:rsid w:val="00A0093C"/>
    <w:rsid w:val="00A016A2"/>
    <w:rsid w:val="00A01A56"/>
    <w:rsid w:val="00A12E10"/>
    <w:rsid w:val="00A17524"/>
    <w:rsid w:val="00A22657"/>
    <w:rsid w:val="00A25539"/>
    <w:rsid w:val="00A25A38"/>
    <w:rsid w:val="00A3320F"/>
    <w:rsid w:val="00A41803"/>
    <w:rsid w:val="00A4635C"/>
    <w:rsid w:val="00A468AC"/>
    <w:rsid w:val="00A50B2A"/>
    <w:rsid w:val="00A523E9"/>
    <w:rsid w:val="00A55025"/>
    <w:rsid w:val="00A56987"/>
    <w:rsid w:val="00A6111F"/>
    <w:rsid w:val="00A641D4"/>
    <w:rsid w:val="00A668FE"/>
    <w:rsid w:val="00A73F97"/>
    <w:rsid w:val="00A74FF1"/>
    <w:rsid w:val="00A7763D"/>
    <w:rsid w:val="00A82F42"/>
    <w:rsid w:val="00A84B0A"/>
    <w:rsid w:val="00A8586C"/>
    <w:rsid w:val="00A87995"/>
    <w:rsid w:val="00A90418"/>
    <w:rsid w:val="00A924BB"/>
    <w:rsid w:val="00A92CE4"/>
    <w:rsid w:val="00A93C69"/>
    <w:rsid w:val="00A97909"/>
    <w:rsid w:val="00AA0F98"/>
    <w:rsid w:val="00AA371F"/>
    <w:rsid w:val="00AA3A1B"/>
    <w:rsid w:val="00AA53BA"/>
    <w:rsid w:val="00AB04AD"/>
    <w:rsid w:val="00AB116E"/>
    <w:rsid w:val="00AB3FA6"/>
    <w:rsid w:val="00AB7C35"/>
    <w:rsid w:val="00AC3D68"/>
    <w:rsid w:val="00AD317F"/>
    <w:rsid w:val="00AD68D8"/>
    <w:rsid w:val="00AD772A"/>
    <w:rsid w:val="00AD7D4F"/>
    <w:rsid w:val="00AE585F"/>
    <w:rsid w:val="00AF0EE6"/>
    <w:rsid w:val="00AF72C6"/>
    <w:rsid w:val="00B00DE2"/>
    <w:rsid w:val="00B0453A"/>
    <w:rsid w:val="00B06113"/>
    <w:rsid w:val="00B0731D"/>
    <w:rsid w:val="00B07596"/>
    <w:rsid w:val="00B078D9"/>
    <w:rsid w:val="00B10D38"/>
    <w:rsid w:val="00B17E9C"/>
    <w:rsid w:val="00B21CE2"/>
    <w:rsid w:val="00B22FEB"/>
    <w:rsid w:val="00B27D87"/>
    <w:rsid w:val="00B33323"/>
    <w:rsid w:val="00B338E6"/>
    <w:rsid w:val="00B4153A"/>
    <w:rsid w:val="00B4561A"/>
    <w:rsid w:val="00B5024B"/>
    <w:rsid w:val="00B52BEE"/>
    <w:rsid w:val="00B53C66"/>
    <w:rsid w:val="00B57350"/>
    <w:rsid w:val="00B64D0D"/>
    <w:rsid w:val="00B74DD0"/>
    <w:rsid w:val="00B76647"/>
    <w:rsid w:val="00B80D49"/>
    <w:rsid w:val="00B82DF4"/>
    <w:rsid w:val="00B936FB"/>
    <w:rsid w:val="00B952D7"/>
    <w:rsid w:val="00BA0931"/>
    <w:rsid w:val="00BA53CB"/>
    <w:rsid w:val="00BB1018"/>
    <w:rsid w:val="00BB3A77"/>
    <w:rsid w:val="00BB7EE5"/>
    <w:rsid w:val="00BC2654"/>
    <w:rsid w:val="00BC34D1"/>
    <w:rsid w:val="00BC39D0"/>
    <w:rsid w:val="00BC5B41"/>
    <w:rsid w:val="00BD017F"/>
    <w:rsid w:val="00BD311B"/>
    <w:rsid w:val="00BD469A"/>
    <w:rsid w:val="00BD5AB2"/>
    <w:rsid w:val="00BD66BF"/>
    <w:rsid w:val="00BD7BE9"/>
    <w:rsid w:val="00BE3592"/>
    <w:rsid w:val="00BE4268"/>
    <w:rsid w:val="00BE446D"/>
    <w:rsid w:val="00BE58D1"/>
    <w:rsid w:val="00BE7BE3"/>
    <w:rsid w:val="00BF49C4"/>
    <w:rsid w:val="00BF4F91"/>
    <w:rsid w:val="00BF5C8A"/>
    <w:rsid w:val="00C00D4C"/>
    <w:rsid w:val="00C036F0"/>
    <w:rsid w:val="00C04C3A"/>
    <w:rsid w:val="00C0758D"/>
    <w:rsid w:val="00C07610"/>
    <w:rsid w:val="00C11ACE"/>
    <w:rsid w:val="00C164E2"/>
    <w:rsid w:val="00C176DC"/>
    <w:rsid w:val="00C20F0F"/>
    <w:rsid w:val="00C25764"/>
    <w:rsid w:val="00C276C6"/>
    <w:rsid w:val="00C27FA2"/>
    <w:rsid w:val="00C34408"/>
    <w:rsid w:val="00C351CA"/>
    <w:rsid w:val="00C41F2B"/>
    <w:rsid w:val="00C4361E"/>
    <w:rsid w:val="00C523AD"/>
    <w:rsid w:val="00C56F51"/>
    <w:rsid w:val="00C5729C"/>
    <w:rsid w:val="00C61E13"/>
    <w:rsid w:val="00C63170"/>
    <w:rsid w:val="00C63181"/>
    <w:rsid w:val="00C736BF"/>
    <w:rsid w:val="00C7372C"/>
    <w:rsid w:val="00C746D2"/>
    <w:rsid w:val="00C7668A"/>
    <w:rsid w:val="00C80595"/>
    <w:rsid w:val="00C8075B"/>
    <w:rsid w:val="00C8123F"/>
    <w:rsid w:val="00C84144"/>
    <w:rsid w:val="00C92E2F"/>
    <w:rsid w:val="00CA0F78"/>
    <w:rsid w:val="00CA3F53"/>
    <w:rsid w:val="00CA579D"/>
    <w:rsid w:val="00CB0BF7"/>
    <w:rsid w:val="00CC0E81"/>
    <w:rsid w:val="00CC23BB"/>
    <w:rsid w:val="00CC3B93"/>
    <w:rsid w:val="00CD1DA4"/>
    <w:rsid w:val="00CE3573"/>
    <w:rsid w:val="00CE6355"/>
    <w:rsid w:val="00CE7652"/>
    <w:rsid w:val="00CF0A9B"/>
    <w:rsid w:val="00CF12C5"/>
    <w:rsid w:val="00CF2E52"/>
    <w:rsid w:val="00CF36D8"/>
    <w:rsid w:val="00D11ADC"/>
    <w:rsid w:val="00D158A6"/>
    <w:rsid w:val="00D17914"/>
    <w:rsid w:val="00D20C7A"/>
    <w:rsid w:val="00D313B0"/>
    <w:rsid w:val="00D31A4B"/>
    <w:rsid w:val="00D327BC"/>
    <w:rsid w:val="00D34EE9"/>
    <w:rsid w:val="00D35261"/>
    <w:rsid w:val="00D42A14"/>
    <w:rsid w:val="00D47A06"/>
    <w:rsid w:val="00D47AFF"/>
    <w:rsid w:val="00D52C9A"/>
    <w:rsid w:val="00D55645"/>
    <w:rsid w:val="00D57785"/>
    <w:rsid w:val="00D619D4"/>
    <w:rsid w:val="00D61F3F"/>
    <w:rsid w:val="00D67B69"/>
    <w:rsid w:val="00D725B4"/>
    <w:rsid w:val="00D73BA6"/>
    <w:rsid w:val="00D7782E"/>
    <w:rsid w:val="00D849A9"/>
    <w:rsid w:val="00D90C13"/>
    <w:rsid w:val="00D91F2B"/>
    <w:rsid w:val="00D93066"/>
    <w:rsid w:val="00D9441E"/>
    <w:rsid w:val="00D95AD1"/>
    <w:rsid w:val="00D9680A"/>
    <w:rsid w:val="00D97F31"/>
    <w:rsid w:val="00DA1F09"/>
    <w:rsid w:val="00DA53C6"/>
    <w:rsid w:val="00DA5F86"/>
    <w:rsid w:val="00DB07A4"/>
    <w:rsid w:val="00DB2187"/>
    <w:rsid w:val="00DB3540"/>
    <w:rsid w:val="00DC08DA"/>
    <w:rsid w:val="00DC0BE1"/>
    <w:rsid w:val="00DC1517"/>
    <w:rsid w:val="00DC4DF9"/>
    <w:rsid w:val="00DC693F"/>
    <w:rsid w:val="00DC7CE4"/>
    <w:rsid w:val="00DD3652"/>
    <w:rsid w:val="00DD3B6E"/>
    <w:rsid w:val="00DE1B81"/>
    <w:rsid w:val="00DE4F42"/>
    <w:rsid w:val="00DE5112"/>
    <w:rsid w:val="00DE6633"/>
    <w:rsid w:val="00DF2192"/>
    <w:rsid w:val="00DF2384"/>
    <w:rsid w:val="00E0106B"/>
    <w:rsid w:val="00E019A9"/>
    <w:rsid w:val="00E03C11"/>
    <w:rsid w:val="00E16BC0"/>
    <w:rsid w:val="00E20310"/>
    <w:rsid w:val="00E2709F"/>
    <w:rsid w:val="00E3368C"/>
    <w:rsid w:val="00E41259"/>
    <w:rsid w:val="00E42994"/>
    <w:rsid w:val="00E4368F"/>
    <w:rsid w:val="00E45377"/>
    <w:rsid w:val="00E458FE"/>
    <w:rsid w:val="00E47AA0"/>
    <w:rsid w:val="00E47C27"/>
    <w:rsid w:val="00E509F4"/>
    <w:rsid w:val="00E522A8"/>
    <w:rsid w:val="00E55E95"/>
    <w:rsid w:val="00E56576"/>
    <w:rsid w:val="00E7301F"/>
    <w:rsid w:val="00E7554B"/>
    <w:rsid w:val="00E77148"/>
    <w:rsid w:val="00E828B0"/>
    <w:rsid w:val="00E853F1"/>
    <w:rsid w:val="00E866CF"/>
    <w:rsid w:val="00E87629"/>
    <w:rsid w:val="00E87AFC"/>
    <w:rsid w:val="00E91315"/>
    <w:rsid w:val="00E94458"/>
    <w:rsid w:val="00E972C6"/>
    <w:rsid w:val="00EA1F95"/>
    <w:rsid w:val="00EA6222"/>
    <w:rsid w:val="00EA6BCE"/>
    <w:rsid w:val="00EB126D"/>
    <w:rsid w:val="00EB6363"/>
    <w:rsid w:val="00EC259A"/>
    <w:rsid w:val="00EC2BC2"/>
    <w:rsid w:val="00EC787B"/>
    <w:rsid w:val="00ED238C"/>
    <w:rsid w:val="00ED3C82"/>
    <w:rsid w:val="00EE04F2"/>
    <w:rsid w:val="00EE487D"/>
    <w:rsid w:val="00EE5DB1"/>
    <w:rsid w:val="00EF30E4"/>
    <w:rsid w:val="00EF3EDF"/>
    <w:rsid w:val="00EF3F20"/>
    <w:rsid w:val="00EF76A2"/>
    <w:rsid w:val="00EF7B17"/>
    <w:rsid w:val="00F0005E"/>
    <w:rsid w:val="00F03FCD"/>
    <w:rsid w:val="00F10A80"/>
    <w:rsid w:val="00F10C10"/>
    <w:rsid w:val="00F12E80"/>
    <w:rsid w:val="00F13963"/>
    <w:rsid w:val="00F2030C"/>
    <w:rsid w:val="00F2120F"/>
    <w:rsid w:val="00F30CBD"/>
    <w:rsid w:val="00F30E2E"/>
    <w:rsid w:val="00F344B0"/>
    <w:rsid w:val="00F439CA"/>
    <w:rsid w:val="00F47992"/>
    <w:rsid w:val="00F56C24"/>
    <w:rsid w:val="00F63649"/>
    <w:rsid w:val="00F63D96"/>
    <w:rsid w:val="00F645C3"/>
    <w:rsid w:val="00F65661"/>
    <w:rsid w:val="00F66EBB"/>
    <w:rsid w:val="00F708D5"/>
    <w:rsid w:val="00F75356"/>
    <w:rsid w:val="00F77066"/>
    <w:rsid w:val="00F77DA1"/>
    <w:rsid w:val="00F80201"/>
    <w:rsid w:val="00F813E0"/>
    <w:rsid w:val="00F8669B"/>
    <w:rsid w:val="00F93B18"/>
    <w:rsid w:val="00F96068"/>
    <w:rsid w:val="00F96AAE"/>
    <w:rsid w:val="00FB2D12"/>
    <w:rsid w:val="00FB4FF7"/>
    <w:rsid w:val="00FC0FB4"/>
    <w:rsid w:val="00FC27C3"/>
    <w:rsid w:val="00FC6CDC"/>
    <w:rsid w:val="00FD1B05"/>
    <w:rsid w:val="00FD654A"/>
    <w:rsid w:val="00FE424D"/>
    <w:rsid w:val="00FE6BF6"/>
    <w:rsid w:val="00FE6F93"/>
    <w:rsid w:val="00FE737D"/>
    <w:rsid w:val="00FF2136"/>
    <w:rsid w:val="00FF5FCE"/>
    <w:rsid w:val="00FF690B"/>
    <w:rsid w:val="00FF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4CE2806"/>
  <w15:docId w15:val="{24A663B7-791C-4071-93FE-45E1E785C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2"/>
      <w:ind w:left="58"/>
    </w:pPr>
  </w:style>
  <w:style w:type="paragraph" w:styleId="Header">
    <w:name w:val="header"/>
    <w:basedOn w:val="Normal"/>
    <w:link w:val="HeaderChar"/>
    <w:uiPriority w:val="99"/>
    <w:unhideWhenUsed/>
    <w:rsid w:val="001A66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6638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A66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6638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1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1BC"/>
    <w:rPr>
      <w:rFonts w:ascii="Segoe UI" w:eastAsia="Arial" w:hAnsi="Segoe UI" w:cs="Segoe UI"/>
      <w:sz w:val="18"/>
      <w:szCs w:val="18"/>
    </w:rPr>
  </w:style>
  <w:style w:type="table" w:styleId="TableGrid">
    <w:name w:val="Table Grid"/>
    <w:basedOn w:val="TableNormal"/>
    <w:rsid w:val="003F55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24BE2"/>
    <w:rPr>
      <w:color w:val="0000FF" w:themeColor="hyperlink"/>
      <w:u w:val="single"/>
    </w:rPr>
  </w:style>
  <w:style w:type="paragraph" w:customStyle="1" w:styleId="Default">
    <w:name w:val="Default"/>
    <w:rsid w:val="000F489F"/>
    <w:pPr>
      <w:widowControl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8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Operations%20&amp;%20Administration\2015%20-%20Marketing\Marketing\Collateral\Calendars\MultiLit-Professional-Workshop-Calendar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94533-9791-4505-8B81-EBC6BE3FF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MultiLit-Professional-Workshop-Calendar_TEMPLATE</Template>
  <TotalTime>0</TotalTime>
  <Pages>3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Melenna Krenmayr</dc:creator>
  <cp:lastModifiedBy>Melenna Krenmayr</cp:lastModifiedBy>
  <cp:revision>4</cp:revision>
  <cp:lastPrinted>2017-10-18T04:21:00Z</cp:lastPrinted>
  <dcterms:created xsi:type="dcterms:W3CDTF">2017-10-18T04:21:00Z</dcterms:created>
  <dcterms:modified xsi:type="dcterms:W3CDTF">2018-01-17T01:56:00Z</dcterms:modified>
</cp:coreProperties>
</file>